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70E51C" w14:textId="652AE7FF" w:rsidR="000A038F" w:rsidRPr="00E67176" w:rsidRDefault="000A038F" w:rsidP="000A03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b/>
          <w:color w:val="000000"/>
          <w:sz w:val="22"/>
          <w:szCs w:val="22"/>
          <w:u w:val="single"/>
        </w:rPr>
      </w:pPr>
      <w:r w:rsidRPr="00E67176">
        <w:rPr>
          <w:rFonts w:ascii="Arial Narrow" w:hAnsi="Arial Narrow" w:cs="Arial"/>
          <w:b/>
          <w:sz w:val="22"/>
          <w:szCs w:val="22"/>
          <w:lang w:eastAsia="en-US"/>
        </w:rPr>
        <w:t xml:space="preserve">PONUDBA                                                                                                                        </w:t>
      </w:r>
      <w:r w:rsidR="00146C93" w:rsidRPr="00E67176">
        <w:rPr>
          <w:rFonts w:ascii="Arial Narrow" w:hAnsi="Arial Narrow" w:cs="Arial"/>
          <w:b/>
          <w:sz w:val="22"/>
          <w:szCs w:val="22"/>
          <w:lang w:eastAsia="en-US"/>
        </w:rPr>
        <w:t xml:space="preserve">  </w:t>
      </w:r>
      <w:r w:rsidR="00E072CE">
        <w:rPr>
          <w:rFonts w:ascii="Arial Narrow" w:hAnsi="Arial Narrow" w:cs="Arial"/>
          <w:b/>
          <w:sz w:val="22"/>
          <w:szCs w:val="22"/>
          <w:lang w:eastAsia="en-US"/>
        </w:rPr>
        <w:t xml:space="preserve">  </w:t>
      </w:r>
      <w:bookmarkStart w:id="0" w:name="_GoBack"/>
      <w:bookmarkEnd w:id="0"/>
      <w:r w:rsidR="00E072CE">
        <w:rPr>
          <w:rFonts w:ascii="Arial Narrow" w:hAnsi="Arial Narrow" w:cs="Arial"/>
          <w:b/>
          <w:sz w:val="22"/>
          <w:szCs w:val="22"/>
          <w:lang w:eastAsia="en-US"/>
        </w:rPr>
        <w:t xml:space="preserve">              </w:t>
      </w:r>
      <w:r w:rsidR="00146C93" w:rsidRPr="00E67176">
        <w:rPr>
          <w:rFonts w:ascii="Arial Narrow" w:hAnsi="Arial Narrow" w:cs="Arial"/>
          <w:b/>
          <w:sz w:val="22"/>
          <w:szCs w:val="22"/>
          <w:lang w:eastAsia="en-US"/>
        </w:rPr>
        <w:t xml:space="preserve">            </w:t>
      </w:r>
      <w:r w:rsidRPr="00E67176">
        <w:rPr>
          <w:rFonts w:ascii="Arial Narrow" w:hAnsi="Arial Narrow" w:cs="Arial"/>
          <w:b/>
          <w:sz w:val="22"/>
          <w:szCs w:val="22"/>
          <w:lang w:eastAsia="en-US"/>
        </w:rPr>
        <w:t>OBRAZEC  št. 1</w:t>
      </w:r>
    </w:p>
    <w:p w14:paraId="1CC9CD1E" w14:textId="77777777" w:rsidR="000A038F" w:rsidRPr="00E67176" w:rsidRDefault="000A038F" w:rsidP="008355F1">
      <w:pPr>
        <w:rPr>
          <w:rFonts w:ascii="Arial Narrow" w:hAnsi="Arial Narrow"/>
          <w:b/>
          <w:color w:val="000000"/>
          <w:sz w:val="22"/>
          <w:szCs w:val="22"/>
          <w:u w:val="single"/>
        </w:rPr>
      </w:pPr>
    </w:p>
    <w:p w14:paraId="645ACF12" w14:textId="77777777" w:rsidR="000E3CEC" w:rsidRPr="00E67176" w:rsidRDefault="000E3CEC" w:rsidP="000E3CEC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E67176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14:paraId="0AC6D57C" w14:textId="380621B8" w:rsidR="000E3CEC" w:rsidRPr="00E67176" w:rsidRDefault="000E3CEC" w:rsidP="000E3CEC">
      <w:pPr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E67176">
        <w:rPr>
          <w:rFonts w:ascii="Arial Narrow" w:hAnsi="Arial Narrow" w:cs="Arial"/>
          <w:b/>
          <w:bCs/>
          <w:sz w:val="22"/>
          <w:szCs w:val="22"/>
        </w:rPr>
        <w:t>Ponudnik mora izpolniti in priložiti ta ponudbeni obrazec</w:t>
      </w:r>
      <w:r w:rsidR="00D817D4" w:rsidRPr="00E67176">
        <w:rPr>
          <w:rFonts w:ascii="Arial Narrow" w:hAnsi="Arial Narrow" w:cs="Arial"/>
          <w:b/>
          <w:bCs/>
          <w:sz w:val="22"/>
          <w:szCs w:val="22"/>
        </w:rPr>
        <w:t>.</w:t>
      </w:r>
      <w:r w:rsidRPr="00E67176">
        <w:rPr>
          <w:rFonts w:ascii="Arial Narrow" w:hAnsi="Arial Narrow" w:cs="Arial"/>
          <w:b/>
          <w:bCs/>
          <w:sz w:val="22"/>
          <w:szCs w:val="22"/>
        </w:rPr>
        <w:t xml:space="preserve"> </w:t>
      </w:r>
    </w:p>
    <w:p w14:paraId="08F8B7C3" w14:textId="77777777" w:rsidR="000E3CEC" w:rsidRPr="00E67176" w:rsidRDefault="000E3CEC" w:rsidP="000E3CEC">
      <w:pPr>
        <w:rPr>
          <w:rFonts w:ascii="Arial Narrow" w:hAnsi="Arial Narrow" w:cs="Arial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0"/>
        <w:gridCol w:w="2333"/>
        <w:gridCol w:w="1356"/>
        <w:gridCol w:w="3419"/>
      </w:tblGrid>
      <w:tr w:rsidR="000E3CEC" w:rsidRPr="00E67176" w14:paraId="6EAB7734" w14:textId="77777777" w:rsidTr="000E3CEC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72C8" w14:textId="77777777" w:rsidR="000E3CEC" w:rsidRPr="00E67176" w:rsidRDefault="000E3CEC" w:rsidP="000E3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67176">
              <w:rPr>
                <w:rFonts w:ascii="Arial Narrow" w:hAnsi="Arial Narrow" w:cs="Arial"/>
                <w:b/>
                <w:sz w:val="22"/>
                <w:szCs w:val="22"/>
              </w:rPr>
              <w:t>Naziv ponudnika:</w:t>
            </w:r>
          </w:p>
          <w:p w14:paraId="67762C4F" w14:textId="77777777" w:rsidR="000E3CEC" w:rsidRPr="00E67176" w:rsidRDefault="000E3CEC" w:rsidP="000E3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C1BE" w14:textId="77777777" w:rsidR="000E3CEC" w:rsidRPr="00E67176" w:rsidRDefault="000E3CEC" w:rsidP="000E3C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0E3CEC" w:rsidRPr="00E67176" w14:paraId="14946D70" w14:textId="77777777" w:rsidTr="000E3CEC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F648" w14:textId="77777777" w:rsidR="000E3CEC" w:rsidRPr="00E67176" w:rsidRDefault="000E3CEC" w:rsidP="000E3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49DD13AE" w14:textId="77777777" w:rsidR="000E3CEC" w:rsidRPr="00E67176" w:rsidRDefault="000E3CEC" w:rsidP="000E3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67176">
              <w:rPr>
                <w:rFonts w:ascii="Arial Narrow" w:hAnsi="Arial Narrow" w:cs="Arial"/>
                <w:b/>
                <w:sz w:val="22"/>
                <w:szCs w:val="22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C6CA" w14:textId="77777777" w:rsidR="000E3CEC" w:rsidRPr="00E67176" w:rsidRDefault="000E3CEC" w:rsidP="000E3CEC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1FFEFF4A" w14:textId="77777777" w:rsidR="000E3CEC" w:rsidRPr="00E67176" w:rsidRDefault="000E3CEC" w:rsidP="000E3C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0E3CEC" w:rsidRPr="00E67176" w14:paraId="25A2722E" w14:textId="77777777" w:rsidTr="000E3CEC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713F8" w14:textId="77777777" w:rsidR="000E3CEC" w:rsidRPr="00E67176" w:rsidRDefault="000E3CEC" w:rsidP="000E3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BFFF" w14:textId="77777777" w:rsidR="000E3CEC" w:rsidRPr="00E67176" w:rsidRDefault="000E3CEC" w:rsidP="000E3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67176">
              <w:rPr>
                <w:rFonts w:ascii="Arial Narrow" w:hAnsi="Arial Narrow" w:cs="Arial"/>
                <w:b/>
                <w:sz w:val="22"/>
                <w:szCs w:val="22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8E9A" w14:textId="77777777" w:rsidR="000E3CEC" w:rsidRPr="00E67176" w:rsidRDefault="000E3CEC" w:rsidP="000E3C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0E3CEC" w:rsidRPr="00E67176" w14:paraId="5D021114" w14:textId="77777777" w:rsidTr="000E3CEC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30615" w14:textId="77777777" w:rsidR="000E3CEC" w:rsidRPr="00E67176" w:rsidRDefault="000E3CEC" w:rsidP="000E3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3662" w14:textId="77777777" w:rsidR="000E3CEC" w:rsidRPr="00E67176" w:rsidRDefault="000E3CEC" w:rsidP="000E3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67176">
              <w:rPr>
                <w:rFonts w:ascii="Arial Narrow" w:hAnsi="Arial Narrow" w:cs="Arial"/>
                <w:b/>
                <w:sz w:val="22"/>
                <w:szCs w:val="22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36E1" w14:textId="77777777" w:rsidR="000E3CEC" w:rsidRPr="00E67176" w:rsidRDefault="000E3CEC" w:rsidP="000E3CEC">
            <w:pPr>
              <w:rPr>
                <w:rFonts w:ascii="Arial Narrow" w:hAnsi="Arial Narrow" w:cs="Arial"/>
                <w:sz w:val="22"/>
                <w:szCs w:val="22"/>
              </w:rPr>
            </w:pPr>
            <w:r w:rsidRPr="00E67176">
              <w:rPr>
                <w:rFonts w:ascii="Arial Narrow" w:hAnsi="Arial Narrow" w:cs="Arial"/>
                <w:sz w:val="22"/>
                <w:szCs w:val="22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0E3CEC" w:rsidRPr="00E67176" w14:paraId="030B4B59" w14:textId="77777777" w:rsidTr="000E3CEC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62713" w14:textId="77777777" w:rsidR="000E3CEC" w:rsidRPr="00E67176" w:rsidRDefault="000E3CEC" w:rsidP="000E3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5D295" w14:textId="77777777" w:rsidR="000E3CEC" w:rsidRPr="00E67176" w:rsidRDefault="000E3CEC" w:rsidP="000E3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67176">
              <w:rPr>
                <w:rFonts w:ascii="Arial Narrow" w:hAnsi="Arial Narrow" w:cs="Arial"/>
                <w:b/>
                <w:sz w:val="22"/>
                <w:szCs w:val="22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46F7" w14:textId="77777777" w:rsidR="000E3CEC" w:rsidRPr="00E67176" w:rsidRDefault="000E3CEC" w:rsidP="000E3C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0E3CEC" w:rsidRPr="00E67176" w14:paraId="02C4B117" w14:textId="77777777" w:rsidTr="000E3CEC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65219" w14:textId="77777777" w:rsidR="000E3CEC" w:rsidRPr="00E67176" w:rsidRDefault="000E3CEC" w:rsidP="000E3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6ED7" w14:textId="77777777" w:rsidR="000E3CEC" w:rsidRPr="00E67176" w:rsidRDefault="000E3CEC" w:rsidP="000E3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67176">
              <w:rPr>
                <w:rFonts w:ascii="Arial Narrow" w:hAnsi="Arial Narrow" w:cs="Arial"/>
                <w:b/>
                <w:sz w:val="22"/>
                <w:szCs w:val="22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EBD9" w14:textId="77777777" w:rsidR="000E3CEC" w:rsidRPr="00E67176" w:rsidRDefault="000E3CEC" w:rsidP="000E3C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0E3CEC" w:rsidRPr="00E67176" w14:paraId="3127A8D9" w14:textId="77777777" w:rsidTr="000E3CEC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A6259" w14:textId="77777777" w:rsidR="000E3CEC" w:rsidRPr="00E67176" w:rsidRDefault="000E3CEC" w:rsidP="000E3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BC381" w14:textId="77777777" w:rsidR="000E3CEC" w:rsidRPr="00E67176" w:rsidRDefault="000E3CEC" w:rsidP="000E3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67176">
              <w:rPr>
                <w:rFonts w:ascii="Arial Narrow" w:hAnsi="Arial Narrow" w:cs="Arial"/>
                <w:b/>
                <w:sz w:val="22"/>
                <w:szCs w:val="22"/>
              </w:rPr>
              <w:t xml:space="preserve">Ponudnik je MSP* </w:t>
            </w:r>
            <w:r w:rsidRPr="00E67176">
              <w:rPr>
                <w:rFonts w:ascii="Arial Narrow" w:hAnsi="Arial Narrow" w:cs="Arial"/>
                <w:sz w:val="22"/>
                <w:szCs w:val="22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0E2B" w14:textId="77777777" w:rsidR="000E3CEC" w:rsidRPr="00E67176" w:rsidRDefault="000E3CEC" w:rsidP="000E3CEC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59446D73" w14:textId="77777777" w:rsidR="000E3CEC" w:rsidRPr="00E67176" w:rsidRDefault="000E3CEC" w:rsidP="000E3CEC">
            <w:pPr>
              <w:rPr>
                <w:rFonts w:ascii="Arial Narrow" w:hAnsi="Arial Narrow" w:cs="Arial"/>
                <w:sz w:val="22"/>
                <w:szCs w:val="22"/>
              </w:rPr>
            </w:pPr>
            <w:r w:rsidRPr="00E67176">
              <w:rPr>
                <w:rFonts w:ascii="Arial Narrow" w:hAnsi="Arial Narrow" w:cs="Arial"/>
                <w:sz w:val="22"/>
                <w:szCs w:val="22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0E3CEC" w:rsidRPr="00E67176" w14:paraId="09F9655B" w14:textId="77777777" w:rsidTr="000E3CEC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55F07" w14:textId="77777777" w:rsidR="000E3CEC" w:rsidRPr="00E67176" w:rsidRDefault="000E3CEC" w:rsidP="000E3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67176">
              <w:rPr>
                <w:rFonts w:ascii="Arial Narrow" w:hAnsi="Arial Narrow" w:cs="Arial"/>
                <w:b/>
                <w:sz w:val="22"/>
                <w:szCs w:val="22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B7358" w14:textId="77777777" w:rsidR="000E3CEC" w:rsidRPr="00E67176" w:rsidRDefault="000E3CEC" w:rsidP="000E3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F513" w14:textId="77777777" w:rsidR="000E3CEC" w:rsidRPr="00E67176" w:rsidRDefault="000E3CEC" w:rsidP="000E3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67176">
              <w:rPr>
                <w:rFonts w:ascii="Arial Narrow" w:hAnsi="Arial Narrow" w:cs="Arial"/>
                <w:b/>
                <w:sz w:val="22"/>
                <w:szCs w:val="22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A85B" w14:textId="77777777" w:rsidR="000E3CEC" w:rsidRPr="00E67176" w:rsidRDefault="000E3CEC" w:rsidP="000E3C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0E3CEC" w:rsidRPr="00E67176" w14:paraId="011CDE54" w14:textId="77777777" w:rsidTr="000E3CEC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13AC" w14:textId="77777777" w:rsidR="000E3CEC" w:rsidRPr="00E67176" w:rsidRDefault="000E3CEC" w:rsidP="000E3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8F7E" w14:textId="77777777" w:rsidR="000E3CEC" w:rsidRPr="00E67176" w:rsidRDefault="000E3CEC" w:rsidP="000E3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9EBA" w14:textId="77777777" w:rsidR="000E3CEC" w:rsidRPr="00E67176" w:rsidRDefault="000E3CEC" w:rsidP="000E3CE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67176">
              <w:rPr>
                <w:rFonts w:ascii="Arial Narrow" w:hAnsi="Arial Narrow" w:cs="Arial"/>
                <w:b/>
                <w:sz w:val="22"/>
                <w:szCs w:val="22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2A1F" w14:textId="77777777" w:rsidR="000E3CEC" w:rsidRPr="00E67176" w:rsidRDefault="000E3CEC" w:rsidP="000E3CE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4B89E1AE" w14:textId="77777777" w:rsidR="000E3CEC" w:rsidRPr="00E67176" w:rsidRDefault="000E3CEC" w:rsidP="000E3CEC">
      <w:pPr>
        <w:jc w:val="both"/>
        <w:rPr>
          <w:rFonts w:ascii="Arial Narrow" w:hAnsi="Arial Narrow" w:cs="Arial"/>
          <w:sz w:val="22"/>
          <w:szCs w:val="22"/>
        </w:rPr>
      </w:pPr>
      <w:r w:rsidRPr="00E67176">
        <w:rPr>
          <w:rFonts w:ascii="Arial Narrow" w:hAnsi="Arial Narrow" w:cs="Arial"/>
          <w:sz w:val="22"/>
          <w:szCs w:val="22"/>
        </w:rPr>
        <w:t xml:space="preserve">* Kategorijo </w:t>
      </w:r>
      <w:proofErr w:type="spellStart"/>
      <w:r w:rsidRPr="00E67176">
        <w:rPr>
          <w:rFonts w:ascii="Arial Narrow" w:hAnsi="Arial Narrow" w:cs="Arial"/>
          <w:sz w:val="22"/>
          <w:szCs w:val="22"/>
        </w:rPr>
        <w:t>mikro</w:t>
      </w:r>
      <w:proofErr w:type="spellEnd"/>
      <w:r w:rsidRPr="00E67176">
        <w:rPr>
          <w:rFonts w:ascii="Arial Narrow" w:hAnsi="Arial Narrow" w:cs="Arial"/>
          <w:sz w:val="22"/>
          <w:szCs w:val="22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14:paraId="03A3ADA7" w14:textId="77777777" w:rsidR="000E3CEC" w:rsidRPr="00E67176" w:rsidRDefault="000E3CEC" w:rsidP="000E3CEC">
      <w:pPr>
        <w:rPr>
          <w:rFonts w:ascii="Arial Narrow" w:hAnsi="Arial Narrow" w:cs="Arial"/>
          <w:sz w:val="22"/>
          <w:szCs w:val="22"/>
        </w:rPr>
      </w:pPr>
    </w:p>
    <w:p w14:paraId="39498BA7" w14:textId="77777777" w:rsidR="000E3CEC" w:rsidRPr="00E67176" w:rsidRDefault="000E3CEC" w:rsidP="000E3CEC">
      <w:pPr>
        <w:rPr>
          <w:rFonts w:ascii="Arial Narrow" w:hAnsi="Arial Narrow" w:cs="Arial"/>
          <w:sz w:val="22"/>
          <w:szCs w:val="22"/>
        </w:rPr>
      </w:pPr>
    </w:p>
    <w:p w14:paraId="557F510B" w14:textId="77777777" w:rsidR="000E3CEC" w:rsidRPr="00E67176" w:rsidRDefault="000E3CEC" w:rsidP="000E3CEC">
      <w:pPr>
        <w:rPr>
          <w:rFonts w:ascii="Arial Narrow" w:hAnsi="Arial Narrow" w:cs="Arial"/>
          <w:sz w:val="22"/>
          <w:szCs w:val="22"/>
        </w:rPr>
      </w:pPr>
    </w:p>
    <w:p w14:paraId="105508DD" w14:textId="77777777" w:rsidR="000E3CEC" w:rsidRPr="00E67176" w:rsidRDefault="000E3CEC" w:rsidP="000E3CEC">
      <w:pPr>
        <w:rPr>
          <w:rFonts w:ascii="Arial Narrow" w:hAnsi="Arial Narrow" w:cs="Arial"/>
          <w:sz w:val="22"/>
          <w:szCs w:val="22"/>
          <w:u w:val="single"/>
        </w:rPr>
      </w:pPr>
      <w:r w:rsidRPr="00E67176">
        <w:rPr>
          <w:rFonts w:ascii="Arial Narrow" w:hAnsi="Arial Narrow" w:cs="Arial"/>
          <w:sz w:val="22"/>
          <w:szCs w:val="22"/>
        </w:rPr>
        <w:t>Za:</w:t>
      </w:r>
      <w:r w:rsidRPr="00E67176">
        <w:rPr>
          <w:rFonts w:ascii="Arial Narrow" w:hAnsi="Arial Narrow" w:cs="Arial"/>
          <w:b/>
          <w:sz w:val="22"/>
          <w:szCs w:val="22"/>
        </w:rPr>
        <w:t xml:space="preserve"> </w:t>
      </w:r>
      <w:r w:rsidRPr="00E67176">
        <w:rPr>
          <w:rFonts w:ascii="Arial Narrow" w:hAnsi="Arial Narrow" w:cs="Arial"/>
          <w:b/>
          <w:caps/>
          <w:sz w:val="22"/>
          <w:szCs w:val="22"/>
          <w:u w:val="single"/>
        </w:rPr>
        <w:t>Univerzitetni klinični center Ljubljana</w:t>
      </w:r>
      <w:r w:rsidRPr="00E67176">
        <w:rPr>
          <w:rFonts w:ascii="Arial Narrow" w:hAnsi="Arial Narrow" w:cs="Arial"/>
          <w:sz w:val="22"/>
          <w:szCs w:val="22"/>
          <w:u w:val="single"/>
        </w:rPr>
        <w:t xml:space="preserve">, Zaloška cesta 2, 1000 LJUBLJANA                 </w:t>
      </w:r>
    </w:p>
    <w:p w14:paraId="2941AF0C" w14:textId="77777777" w:rsidR="000E3CEC" w:rsidRPr="00E67176" w:rsidRDefault="000E3CEC" w:rsidP="000E3CEC">
      <w:pPr>
        <w:jc w:val="center"/>
        <w:rPr>
          <w:rFonts w:ascii="Arial Narrow" w:hAnsi="Arial Narrow" w:cs="Arial"/>
          <w:sz w:val="22"/>
          <w:szCs w:val="22"/>
        </w:rPr>
      </w:pPr>
      <w:r w:rsidRPr="00E67176">
        <w:rPr>
          <w:rFonts w:ascii="Arial Narrow" w:hAnsi="Arial Narrow" w:cs="Arial"/>
          <w:sz w:val="22"/>
          <w:szCs w:val="22"/>
        </w:rPr>
        <w:t>naziv naročnika</w:t>
      </w:r>
    </w:p>
    <w:p w14:paraId="57E53201" w14:textId="77777777" w:rsidR="000E3CEC" w:rsidRPr="00E67176" w:rsidRDefault="000E3CEC" w:rsidP="000E3CEC">
      <w:pPr>
        <w:rPr>
          <w:rFonts w:ascii="Arial Narrow" w:hAnsi="Arial Narrow" w:cs="Arial"/>
          <w:sz w:val="22"/>
          <w:szCs w:val="22"/>
        </w:rPr>
      </w:pPr>
    </w:p>
    <w:p w14:paraId="0EBC379E" w14:textId="273D9D6D" w:rsidR="000E3CEC" w:rsidRPr="00E67176" w:rsidRDefault="000E3CEC" w:rsidP="000E3CEC">
      <w:pPr>
        <w:rPr>
          <w:rFonts w:ascii="Arial Narrow" w:hAnsi="Arial Narrow" w:cs="Arial"/>
          <w:sz w:val="22"/>
          <w:szCs w:val="22"/>
        </w:rPr>
      </w:pPr>
      <w:r w:rsidRPr="00E67176">
        <w:rPr>
          <w:rFonts w:ascii="Arial Narrow" w:hAnsi="Arial Narrow" w:cs="Arial"/>
          <w:sz w:val="22"/>
          <w:szCs w:val="22"/>
        </w:rPr>
        <w:t xml:space="preserve">V skladu  z razpisnimi pogoji po tem javnem naročilu dajemo ponudbo št.  _______________ </w:t>
      </w:r>
      <w:r w:rsidR="00F95A51" w:rsidRPr="00E67176">
        <w:rPr>
          <w:rFonts w:ascii="Arial Narrow" w:hAnsi="Arial Narrow" w:cs="Arial"/>
          <w:sz w:val="22"/>
          <w:szCs w:val="22"/>
        </w:rPr>
        <w:t xml:space="preserve">z dne ______ </w:t>
      </w:r>
      <w:r w:rsidRPr="00E67176">
        <w:rPr>
          <w:rFonts w:ascii="Arial Narrow" w:hAnsi="Arial Narrow" w:cs="Arial"/>
          <w:sz w:val="22"/>
          <w:szCs w:val="22"/>
        </w:rPr>
        <w:t>za izvedbo javnega naročila male vrednosti za:</w:t>
      </w:r>
      <w:r w:rsidR="000A038F" w:rsidRPr="00E67176">
        <w:rPr>
          <w:rFonts w:ascii="Arial Narrow" w:hAnsi="Arial Narrow" w:cs="Arial"/>
          <w:sz w:val="22"/>
          <w:szCs w:val="22"/>
        </w:rPr>
        <w:t xml:space="preserve"> </w:t>
      </w:r>
    </w:p>
    <w:p w14:paraId="65AE6769" w14:textId="77777777" w:rsidR="000E3CEC" w:rsidRPr="00E67176" w:rsidRDefault="000E3CEC" w:rsidP="000E3CEC">
      <w:pPr>
        <w:rPr>
          <w:rFonts w:ascii="Arial Narrow" w:hAnsi="Arial Narrow"/>
          <w:b/>
          <w:sz w:val="22"/>
          <w:szCs w:val="22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0E3CEC" w:rsidRPr="00E67176" w14:paraId="3FE44647" w14:textId="77777777" w:rsidTr="000E3CEC">
        <w:tc>
          <w:tcPr>
            <w:tcW w:w="5920" w:type="dxa"/>
          </w:tcPr>
          <w:p w14:paraId="6EC21E21" w14:textId="77777777" w:rsidR="000E3CEC" w:rsidRPr="00E67176" w:rsidRDefault="000E3CEC" w:rsidP="000E3CEC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67176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Naziv </w:t>
            </w:r>
          </w:p>
        </w:tc>
        <w:tc>
          <w:tcPr>
            <w:tcW w:w="2835" w:type="dxa"/>
          </w:tcPr>
          <w:p w14:paraId="280AC2EA" w14:textId="77777777" w:rsidR="000E3CEC" w:rsidRPr="00E67176" w:rsidRDefault="000E3CEC" w:rsidP="000E3CEC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E67176">
              <w:rPr>
                <w:rFonts w:ascii="Arial Narrow" w:hAnsi="Arial Narrow"/>
                <w:b/>
                <w:bCs/>
                <w:sz w:val="22"/>
                <w:szCs w:val="22"/>
              </w:rPr>
              <w:t>*KPV skupaj v EUR z DDV</w:t>
            </w:r>
          </w:p>
        </w:tc>
      </w:tr>
      <w:tr w:rsidR="000E3CEC" w:rsidRPr="00E67176" w14:paraId="0DA7E91D" w14:textId="77777777" w:rsidTr="000E3CEC">
        <w:tc>
          <w:tcPr>
            <w:tcW w:w="5920" w:type="dxa"/>
          </w:tcPr>
          <w:p w14:paraId="150E04B3" w14:textId="77777777" w:rsidR="00495F2E" w:rsidRPr="00E67176" w:rsidRDefault="00495F2E" w:rsidP="00495F2E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67176">
              <w:rPr>
                <w:rFonts w:ascii="Arial Narrow" w:hAnsi="Arial Narrow" w:cs="Arial"/>
                <w:b/>
                <w:sz w:val="22"/>
                <w:szCs w:val="22"/>
              </w:rPr>
              <w:t xml:space="preserve">NAKUP IN POGARANCIJSKO ALL INCLUSIVE VZDRŽEVANJE DR RTG C LOK (Mini C </w:t>
            </w:r>
            <w:proofErr w:type="spellStart"/>
            <w:r w:rsidRPr="00E67176">
              <w:rPr>
                <w:rFonts w:ascii="Arial Narrow" w:hAnsi="Arial Narrow" w:cs="Arial"/>
                <w:b/>
                <w:sz w:val="22"/>
                <w:szCs w:val="22"/>
              </w:rPr>
              <w:t>arm-fluoroskopija</w:t>
            </w:r>
            <w:proofErr w:type="spellEnd"/>
            <w:r w:rsidRPr="00E67176">
              <w:rPr>
                <w:rFonts w:ascii="Arial Narrow" w:hAnsi="Arial Narrow" w:cs="Arial"/>
                <w:b/>
                <w:sz w:val="22"/>
                <w:szCs w:val="22"/>
              </w:rPr>
              <w:t>)</w:t>
            </w:r>
          </w:p>
          <w:p w14:paraId="3368DF45" w14:textId="10AE981B" w:rsidR="000E3CEC" w:rsidRPr="00E67176" w:rsidRDefault="000E3CEC" w:rsidP="000E3CEC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14:paraId="594A2CDC" w14:textId="77777777" w:rsidR="000E3CEC" w:rsidRPr="00E67176" w:rsidRDefault="000E3CEC" w:rsidP="000E3CEC">
            <w:pPr>
              <w:rPr>
                <w:rFonts w:ascii="Arial Narrow" w:hAnsi="Arial Narrow"/>
                <w:b/>
                <w:bCs/>
                <w:color w:val="FF0000"/>
                <w:sz w:val="22"/>
                <w:szCs w:val="22"/>
              </w:rPr>
            </w:pPr>
          </w:p>
        </w:tc>
      </w:tr>
    </w:tbl>
    <w:p w14:paraId="22BBF292" w14:textId="49734284" w:rsidR="000E3CEC" w:rsidRPr="00E67176" w:rsidRDefault="000A038F" w:rsidP="000E3CEC">
      <w:pPr>
        <w:rPr>
          <w:rFonts w:ascii="Arial Narrow" w:hAnsi="Arial Narrow" w:cs="Arial"/>
          <w:sz w:val="22"/>
          <w:szCs w:val="22"/>
        </w:rPr>
      </w:pPr>
      <w:r w:rsidRPr="00E67176">
        <w:rPr>
          <w:rFonts w:ascii="Arial Narrow" w:hAnsi="Arial Narrow" w:cs="Arial"/>
          <w:sz w:val="22"/>
          <w:szCs w:val="22"/>
        </w:rPr>
        <w:t xml:space="preserve">*V ceni so zajeti vsi stroški, vključno s prevozom  in drugimi odvisnimi stroški - klavzula DDP </w:t>
      </w:r>
      <w:proofErr w:type="spellStart"/>
      <w:r w:rsidRPr="00E67176">
        <w:rPr>
          <w:rFonts w:ascii="Arial Narrow" w:hAnsi="Arial Narrow" w:cs="Arial"/>
          <w:sz w:val="22"/>
          <w:szCs w:val="22"/>
        </w:rPr>
        <w:t>incoterms</w:t>
      </w:r>
      <w:proofErr w:type="spellEnd"/>
      <w:r w:rsidRPr="00E67176">
        <w:rPr>
          <w:rFonts w:ascii="Arial Narrow" w:hAnsi="Arial Narrow" w:cs="Arial"/>
          <w:sz w:val="22"/>
          <w:szCs w:val="22"/>
        </w:rPr>
        <w:t xml:space="preserve"> - sedež naročnika.</w:t>
      </w:r>
    </w:p>
    <w:p w14:paraId="65CBA8AE" w14:textId="77777777" w:rsidR="000A038F" w:rsidRPr="00E67176" w:rsidRDefault="000A038F" w:rsidP="000E3CEC">
      <w:pPr>
        <w:rPr>
          <w:rFonts w:ascii="Arial Narrow" w:hAnsi="Arial Narrow" w:cs="Arial"/>
          <w:sz w:val="22"/>
          <w:szCs w:val="22"/>
        </w:rPr>
      </w:pPr>
    </w:p>
    <w:p w14:paraId="1F559166" w14:textId="511301A3" w:rsidR="000E3CEC" w:rsidRPr="00E67176" w:rsidRDefault="000E3CEC" w:rsidP="000E3CEC">
      <w:pPr>
        <w:rPr>
          <w:rFonts w:ascii="Arial Narrow" w:hAnsi="Arial Narrow"/>
          <w:sz w:val="22"/>
          <w:szCs w:val="22"/>
        </w:rPr>
      </w:pPr>
    </w:p>
    <w:p w14:paraId="30B7BF09" w14:textId="77777777" w:rsidR="000E3CEC" w:rsidRPr="00E67176" w:rsidRDefault="000E3CEC" w:rsidP="000E3CEC">
      <w:pPr>
        <w:jc w:val="both"/>
        <w:rPr>
          <w:rFonts w:ascii="Arial Narrow" w:hAnsi="Arial Narrow" w:cs="Arial"/>
          <w:sz w:val="22"/>
          <w:szCs w:val="22"/>
        </w:rPr>
      </w:pPr>
    </w:p>
    <w:p w14:paraId="739AC746" w14:textId="77777777" w:rsidR="000E3CEC" w:rsidRPr="00E67176" w:rsidRDefault="000E3CEC" w:rsidP="000E3CEC">
      <w:pPr>
        <w:rPr>
          <w:rFonts w:ascii="Arial Narrow" w:hAnsi="Arial Narrow" w:cs="Arial"/>
          <w:sz w:val="22"/>
          <w:szCs w:val="22"/>
        </w:rPr>
      </w:pPr>
    </w:p>
    <w:p w14:paraId="13DBB574" w14:textId="0B7A5EAD" w:rsidR="000E3CEC" w:rsidRPr="00E67176" w:rsidRDefault="000E3CEC" w:rsidP="000E3CEC">
      <w:pPr>
        <w:rPr>
          <w:rFonts w:ascii="Arial Narrow" w:hAnsi="Arial Narrow" w:cs="Arial"/>
          <w:b/>
          <w:sz w:val="22"/>
          <w:szCs w:val="22"/>
          <w:u w:val="single"/>
        </w:rPr>
      </w:pPr>
      <w:r w:rsidRPr="00E67176">
        <w:rPr>
          <w:rFonts w:ascii="Arial Narrow" w:hAnsi="Arial Narrow" w:cs="Arial"/>
          <w:sz w:val="22"/>
          <w:szCs w:val="22"/>
        </w:rPr>
        <w:t xml:space="preserve">Veljavnost ponudbe do vključno  </w:t>
      </w:r>
      <w:r w:rsidR="000A038F" w:rsidRPr="00E67176">
        <w:rPr>
          <w:rFonts w:ascii="Arial Narrow" w:hAnsi="Arial Narrow" w:cs="Arial"/>
          <w:b/>
          <w:sz w:val="22"/>
          <w:szCs w:val="22"/>
          <w:u w:val="single"/>
        </w:rPr>
        <w:t>31.12.2022</w:t>
      </w:r>
    </w:p>
    <w:p w14:paraId="708EDADA" w14:textId="336ECC64" w:rsidR="000A038F" w:rsidRPr="00E67176" w:rsidRDefault="000A038F" w:rsidP="000E3CEC">
      <w:pPr>
        <w:rPr>
          <w:rFonts w:ascii="Arial Narrow" w:hAnsi="Arial Narrow" w:cs="Arial"/>
          <w:b/>
          <w:sz w:val="22"/>
          <w:szCs w:val="22"/>
          <w:u w:val="single"/>
        </w:rPr>
      </w:pPr>
    </w:p>
    <w:p w14:paraId="3CA3E116" w14:textId="77777777" w:rsidR="000A038F" w:rsidRPr="00E67176" w:rsidRDefault="000A038F" w:rsidP="000E3CEC">
      <w:pPr>
        <w:rPr>
          <w:rFonts w:ascii="Arial Narrow" w:hAnsi="Arial Narrow" w:cs="Arial"/>
          <w:b/>
          <w:sz w:val="22"/>
          <w:szCs w:val="22"/>
        </w:rPr>
      </w:pPr>
    </w:p>
    <w:p w14:paraId="1F3D000C" w14:textId="014C5A5C" w:rsidR="003A63A8" w:rsidRPr="00E67176" w:rsidRDefault="003A63A8" w:rsidP="000E3CEC">
      <w:pPr>
        <w:rPr>
          <w:rFonts w:ascii="Arial Narrow" w:hAnsi="Arial Narrow" w:cs="Arial"/>
          <w:b/>
          <w:sz w:val="22"/>
          <w:szCs w:val="22"/>
        </w:rPr>
      </w:pPr>
    </w:p>
    <w:p w14:paraId="4A9F9E3D" w14:textId="77777777" w:rsidR="000A038F" w:rsidRPr="00E67176" w:rsidRDefault="000A038F" w:rsidP="000A038F">
      <w:pPr>
        <w:jc w:val="right"/>
        <w:rPr>
          <w:rFonts w:ascii="Arial Narrow" w:hAnsi="Arial Narrow" w:cs="Arial"/>
          <w:sz w:val="22"/>
          <w:szCs w:val="22"/>
        </w:rPr>
      </w:pPr>
      <w:bookmarkStart w:id="1" w:name="_Hlk100748558"/>
      <w:r w:rsidRPr="00E67176">
        <w:rPr>
          <w:rFonts w:ascii="Arial Narrow" w:hAnsi="Arial Narrow" w:cs="Arial"/>
          <w:sz w:val="22"/>
          <w:szCs w:val="22"/>
        </w:rPr>
        <w:t>Žig in podpis zakonitega zastopnika ponudnika</w:t>
      </w:r>
    </w:p>
    <w:p w14:paraId="6886777A" w14:textId="77777777" w:rsidR="000A038F" w:rsidRPr="00E67176" w:rsidRDefault="000A038F" w:rsidP="000A038F">
      <w:pPr>
        <w:jc w:val="right"/>
        <w:rPr>
          <w:rFonts w:ascii="Arial Narrow" w:hAnsi="Arial Narrow" w:cs="Arial"/>
          <w:sz w:val="22"/>
          <w:szCs w:val="22"/>
        </w:rPr>
      </w:pPr>
      <w:r w:rsidRPr="00E67176">
        <w:rPr>
          <w:rFonts w:ascii="Arial Narrow" w:hAnsi="Arial Narrow" w:cs="Arial"/>
          <w:sz w:val="22"/>
          <w:szCs w:val="22"/>
        </w:rPr>
        <w:t>_________________________________________</w:t>
      </w:r>
    </w:p>
    <w:p w14:paraId="4839245E" w14:textId="70E89029" w:rsidR="00D62B0C" w:rsidRPr="00E67176" w:rsidRDefault="00D62B0C" w:rsidP="000E3CEC">
      <w:pPr>
        <w:rPr>
          <w:rFonts w:ascii="Arial Narrow" w:hAnsi="Arial Narrow"/>
          <w:b/>
          <w:bCs/>
          <w:sz w:val="22"/>
          <w:szCs w:val="22"/>
        </w:rPr>
      </w:pPr>
    </w:p>
    <w:p w14:paraId="24EF65BD" w14:textId="77777777" w:rsidR="008F4FE3" w:rsidRPr="00E67176" w:rsidRDefault="008F4FE3" w:rsidP="000E3CEC">
      <w:pPr>
        <w:rPr>
          <w:rFonts w:ascii="Arial Narrow" w:hAnsi="Arial Narrow"/>
          <w:b/>
          <w:bCs/>
          <w:sz w:val="22"/>
          <w:szCs w:val="22"/>
        </w:rPr>
      </w:pPr>
    </w:p>
    <w:p w14:paraId="36597664" w14:textId="444F6A77" w:rsidR="00D62B0C" w:rsidRPr="00E67176" w:rsidRDefault="00D62B0C" w:rsidP="000E3CEC">
      <w:pPr>
        <w:rPr>
          <w:rFonts w:ascii="Arial Narrow" w:hAnsi="Arial Narrow"/>
          <w:b/>
          <w:bCs/>
          <w:sz w:val="22"/>
          <w:szCs w:val="22"/>
        </w:rPr>
      </w:pPr>
    </w:p>
    <w:p w14:paraId="35B42681" w14:textId="21D6145D" w:rsidR="00210AF0" w:rsidRPr="00E67176" w:rsidRDefault="00210AF0" w:rsidP="000E3CEC">
      <w:pPr>
        <w:rPr>
          <w:rFonts w:ascii="Arial Narrow" w:hAnsi="Arial Narrow"/>
          <w:b/>
          <w:bCs/>
          <w:sz w:val="22"/>
          <w:szCs w:val="22"/>
        </w:rPr>
      </w:pPr>
    </w:p>
    <w:p w14:paraId="2CD7FD5E" w14:textId="751FC0DC" w:rsidR="00210AF0" w:rsidRPr="00E67176" w:rsidRDefault="00210AF0" w:rsidP="000E3CEC">
      <w:pPr>
        <w:rPr>
          <w:rFonts w:ascii="Arial Narrow" w:hAnsi="Arial Narrow"/>
          <w:b/>
          <w:bCs/>
          <w:sz w:val="22"/>
          <w:szCs w:val="22"/>
        </w:rPr>
      </w:pPr>
    </w:p>
    <w:p w14:paraId="5E369D39" w14:textId="348BA269" w:rsidR="00210AF0" w:rsidRDefault="00210AF0" w:rsidP="000E3CEC">
      <w:pPr>
        <w:rPr>
          <w:rFonts w:ascii="Arial Narrow" w:hAnsi="Arial Narrow"/>
          <w:b/>
          <w:bCs/>
          <w:sz w:val="22"/>
          <w:szCs w:val="22"/>
        </w:rPr>
      </w:pPr>
    </w:p>
    <w:p w14:paraId="6BE254A2" w14:textId="77777777" w:rsidR="00A24DDC" w:rsidRPr="00E67176" w:rsidRDefault="00A24DDC" w:rsidP="000E3CEC">
      <w:pPr>
        <w:rPr>
          <w:rFonts w:ascii="Arial Narrow" w:hAnsi="Arial Narrow"/>
          <w:b/>
          <w:bCs/>
          <w:sz w:val="22"/>
          <w:szCs w:val="22"/>
        </w:rPr>
      </w:pPr>
    </w:p>
    <w:bookmarkEnd w:id="1"/>
    <w:p w14:paraId="0C75D518" w14:textId="77777777" w:rsidR="001942FF" w:rsidRPr="00E67176" w:rsidRDefault="001942FF" w:rsidP="00E57AC6">
      <w:pPr>
        <w:jc w:val="both"/>
        <w:rPr>
          <w:rFonts w:ascii="Arial Narrow" w:hAnsi="Arial Narrow" w:cs="Arial"/>
          <w:b/>
          <w:sz w:val="22"/>
          <w:szCs w:val="22"/>
        </w:rPr>
      </w:pPr>
    </w:p>
    <w:sectPr w:rsidR="001942FF" w:rsidRPr="00E67176" w:rsidSect="00160694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021" w:bottom="851" w:left="1021" w:header="567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8E809" w14:textId="77777777" w:rsidR="00D963B6" w:rsidRDefault="00D963B6">
      <w:r>
        <w:separator/>
      </w:r>
    </w:p>
  </w:endnote>
  <w:endnote w:type="continuationSeparator" w:id="0">
    <w:p w14:paraId="2AB9BF73" w14:textId="77777777" w:rsidR="00D963B6" w:rsidRDefault="00D96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7938507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614ADC51" w14:textId="77777777" w:rsidR="00E12084" w:rsidRPr="00936DB7" w:rsidRDefault="00E12084">
        <w:pPr>
          <w:pStyle w:val="Noga"/>
          <w:jc w:val="center"/>
          <w:rPr>
            <w:rFonts w:ascii="Arial Narrow" w:hAnsi="Arial Narrow"/>
          </w:rPr>
        </w:pPr>
        <w:r w:rsidRPr="00936DB7">
          <w:rPr>
            <w:rFonts w:ascii="Arial Narrow" w:hAnsi="Arial Narrow"/>
          </w:rPr>
          <w:fldChar w:fldCharType="begin"/>
        </w:r>
        <w:r w:rsidRPr="00936DB7">
          <w:rPr>
            <w:rFonts w:ascii="Arial Narrow" w:hAnsi="Arial Narrow"/>
          </w:rPr>
          <w:instrText>PAGE   \* MERGEFORMAT</w:instrText>
        </w:r>
        <w:r w:rsidRPr="00936DB7">
          <w:rPr>
            <w:rFonts w:ascii="Arial Narrow" w:hAnsi="Arial Narrow"/>
          </w:rPr>
          <w:fldChar w:fldCharType="separate"/>
        </w:r>
        <w:r>
          <w:rPr>
            <w:rFonts w:ascii="Arial Narrow" w:hAnsi="Arial Narrow"/>
            <w:noProof/>
          </w:rPr>
          <w:t>58</w:t>
        </w:r>
        <w:r w:rsidRPr="00936DB7">
          <w:rPr>
            <w:rFonts w:ascii="Arial Narrow" w:hAnsi="Arial Narrow"/>
          </w:rPr>
          <w:fldChar w:fldCharType="end"/>
        </w:r>
      </w:p>
    </w:sdtContent>
  </w:sdt>
  <w:p w14:paraId="0FF2FA5A" w14:textId="77777777" w:rsidR="00E12084" w:rsidRDefault="00E1208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1CB36" w14:textId="77777777" w:rsidR="00E12084" w:rsidRDefault="00E12084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</w:p>
  <w:p w14:paraId="3E1DD984" w14:textId="06B19FB9" w:rsidR="00E12084" w:rsidRPr="0091570E" w:rsidRDefault="00E12084" w:rsidP="005371E3">
    <w:pPr>
      <w:jc w:val="right"/>
    </w:pPr>
    <w:r w:rsidRPr="0091570E">
      <w:t>3</w:t>
    </w:r>
    <w:r>
      <w:t>8</w:t>
    </w:r>
    <w:r w:rsidRPr="0091570E">
      <w:t>/3</w:t>
    </w:r>
    <w:r>
      <w:t>8</w:t>
    </w:r>
    <w:r w:rsidRPr="0091570E"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7BB7D" w14:textId="77777777" w:rsidR="00D963B6" w:rsidRDefault="00D963B6">
      <w:r>
        <w:separator/>
      </w:r>
    </w:p>
  </w:footnote>
  <w:footnote w:type="continuationSeparator" w:id="0">
    <w:p w14:paraId="592F76C9" w14:textId="77777777" w:rsidR="00D963B6" w:rsidRDefault="00D96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25C4D" w14:textId="4404E322" w:rsidR="00E12084" w:rsidRDefault="00E12084" w:rsidP="005371E3">
    <w:pP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73656" w14:textId="470AFCC4" w:rsidR="00E12084" w:rsidRDefault="00E12084" w:rsidP="00B06D1F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C6184"/>
    <w:multiLevelType w:val="multilevel"/>
    <w:tmpl w:val="11EE5542"/>
    <w:lvl w:ilvl="0">
      <w:start w:val="2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743CFF"/>
    <w:multiLevelType w:val="multilevel"/>
    <w:tmpl w:val="7AD48F2C"/>
    <w:lvl w:ilvl="0">
      <w:start w:val="2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A0239F"/>
    <w:multiLevelType w:val="hybridMultilevel"/>
    <w:tmpl w:val="8A44F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5618A"/>
    <w:multiLevelType w:val="hybridMultilevel"/>
    <w:tmpl w:val="7946E178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5B0809"/>
    <w:multiLevelType w:val="hybridMultilevel"/>
    <w:tmpl w:val="C12C4F72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844AE"/>
    <w:multiLevelType w:val="hybridMultilevel"/>
    <w:tmpl w:val="96E8DC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98B36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E676B"/>
    <w:multiLevelType w:val="multilevel"/>
    <w:tmpl w:val="3CBC52E4"/>
    <w:lvl w:ilvl="0">
      <w:start w:val="4"/>
      <w:numFmt w:val="decimal"/>
      <w:lvlText w:val="%1.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9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1967322E"/>
    <w:multiLevelType w:val="hybridMultilevel"/>
    <w:tmpl w:val="9578BB28"/>
    <w:lvl w:ilvl="0" w:tplc="0424000F">
      <w:start w:val="1"/>
      <w:numFmt w:val="bullet"/>
      <w:pStyle w:val="ALINEJE"/>
      <w:lvlText w:val=""/>
      <w:lvlJc w:val="left"/>
      <w:pPr>
        <w:tabs>
          <w:tab w:val="num" w:pos="624"/>
        </w:tabs>
        <w:ind w:left="624" w:hanging="397"/>
      </w:pPr>
      <w:rPr>
        <w:rFonts w:ascii="Wingdings" w:hAnsi="Wingdings" w:hint="default"/>
      </w:rPr>
    </w:lvl>
    <w:lvl w:ilvl="1" w:tplc="042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C67E81"/>
    <w:multiLevelType w:val="multilevel"/>
    <w:tmpl w:val="FD04486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B8C753C"/>
    <w:multiLevelType w:val="hybridMultilevel"/>
    <w:tmpl w:val="B336D5F8"/>
    <w:lvl w:ilvl="0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BF95DA4"/>
    <w:multiLevelType w:val="hybridMultilevel"/>
    <w:tmpl w:val="B1E2A234"/>
    <w:lvl w:ilvl="0" w:tplc="04240019">
      <w:start w:val="1"/>
      <w:numFmt w:val="lowerLetter"/>
      <w:lvlText w:val="%1."/>
      <w:lvlJc w:val="left"/>
      <w:pPr>
        <w:ind w:left="1428" w:hanging="360"/>
      </w:pPr>
    </w:lvl>
    <w:lvl w:ilvl="1" w:tplc="04240019">
      <w:start w:val="1"/>
      <w:numFmt w:val="lowerLetter"/>
      <w:lvlText w:val="%2."/>
      <w:lvlJc w:val="left"/>
      <w:pPr>
        <w:ind w:left="2148" w:hanging="360"/>
      </w:pPr>
    </w:lvl>
    <w:lvl w:ilvl="2" w:tplc="0424001B" w:tentative="1">
      <w:start w:val="1"/>
      <w:numFmt w:val="lowerRoman"/>
      <w:lvlText w:val="%3."/>
      <w:lvlJc w:val="right"/>
      <w:pPr>
        <w:ind w:left="2868" w:hanging="180"/>
      </w:pPr>
    </w:lvl>
    <w:lvl w:ilvl="3" w:tplc="0424000F" w:tentative="1">
      <w:start w:val="1"/>
      <w:numFmt w:val="decimal"/>
      <w:lvlText w:val="%4."/>
      <w:lvlJc w:val="left"/>
      <w:pPr>
        <w:ind w:left="3588" w:hanging="360"/>
      </w:pPr>
    </w:lvl>
    <w:lvl w:ilvl="4" w:tplc="04240019" w:tentative="1">
      <w:start w:val="1"/>
      <w:numFmt w:val="lowerLetter"/>
      <w:lvlText w:val="%5."/>
      <w:lvlJc w:val="left"/>
      <w:pPr>
        <w:ind w:left="4308" w:hanging="360"/>
      </w:pPr>
    </w:lvl>
    <w:lvl w:ilvl="5" w:tplc="0424001B" w:tentative="1">
      <w:start w:val="1"/>
      <w:numFmt w:val="lowerRoman"/>
      <w:lvlText w:val="%6."/>
      <w:lvlJc w:val="right"/>
      <w:pPr>
        <w:ind w:left="5028" w:hanging="180"/>
      </w:pPr>
    </w:lvl>
    <w:lvl w:ilvl="6" w:tplc="0424000F" w:tentative="1">
      <w:start w:val="1"/>
      <w:numFmt w:val="decimal"/>
      <w:lvlText w:val="%7."/>
      <w:lvlJc w:val="left"/>
      <w:pPr>
        <w:ind w:left="5748" w:hanging="360"/>
      </w:pPr>
    </w:lvl>
    <w:lvl w:ilvl="7" w:tplc="04240019" w:tentative="1">
      <w:start w:val="1"/>
      <w:numFmt w:val="lowerLetter"/>
      <w:lvlText w:val="%8."/>
      <w:lvlJc w:val="left"/>
      <w:pPr>
        <w:ind w:left="6468" w:hanging="360"/>
      </w:pPr>
    </w:lvl>
    <w:lvl w:ilvl="8" w:tplc="0424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1DE91A30"/>
    <w:multiLevelType w:val="multilevel"/>
    <w:tmpl w:val="D6A04B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7" w15:restartNumberingAfterBreak="0">
    <w:nsid w:val="21992071"/>
    <w:multiLevelType w:val="multilevel"/>
    <w:tmpl w:val="A2D41F04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18" w15:restartNumberingAfterBreak="0">
    <w:nsid w:val="219B742F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502056C"/>
    <w:multiLevelType w:val="multilevel"/>
    <w:tmpl w:val="D578DE6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58A5B17"/>
    <w:multiLevelType w:val="multilevel"/>
    <w:tmpl w:val="2D7A0988"/>
    <w:lvl w:ilvl="0">
      <w:start w:val="4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6996E7A"/>
    <w:multiLevelType w:val="hybridMultilevel"/>
    <w:tmpl w:val="1D581E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425A82"/>
    <w:multiLevelType w:val="multilevel"/>
    <w:tmpl w:val="DCD80C1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4" w15:restartNumberingAfterBreak="0">
    <w:nsid w:val="27F9386F"/>
    <w:multiLevelType w:val="hybridMultilevel"/>
    <w:tmpl w:val="83B06D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DEA289E"/>
    <w:multiLevelType w:val="hybridMultilevel"/>
    <w:tmpl w:val="4E940502"/>
    <w:lvl w:ilvl="0" w:tplc="DC72AA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C75EF4"/>
    <w:multiLevelType w:val="multilevel"/>
    <w:tmpl w:val="526ED628"/>
    <w:lvl w:ilvl="0">
      <w:start w:val="3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37F907AE"/>
    <w:multiLevelType w:val="multilevel"/>
    <w:tmpl w:val="F6F6CA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38ED1E1C"/>
    <w:multiLevelType w:val="multilevel"/>
    <w:tmpl w:val="503C68B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33" w15:restartNumberingAfterBreak="0">
    <w:nsid w:val="3A732033"/>
    <w:multiLevelType w:val="hybridMultilevel"/>
    <w:tmpl w:val="DA56AC98"/>
    <w:lvl w:ilvl="0" w:tplc="106A298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9966F9"/>
    <w:multiLevelType w:val="multilevel"/>
    <w:tmpl w:val="B628D150"/>
    <w:lvl w:ilvl="0">
      <w:start w:val="2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41423C6A"/>
    <w:multiLevelType w:val="multilevel"/>
    <w:tmpl w:val="BE9C08BC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37" w15:restartNumberingAfterBreak="0">
    <w:nsid w:val="44B21AE3"/>
    <w:multiLevelType w:val="multilevel"/>
    <w:tmpl w:val="CFE4005E"/>
    <w:lvl w:ilvl="0">
      <w:start w:val="5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46CB2580"/>
    <w:multiLevelType w:val="hybridMultilevel"/>
    <w:tmpl w:val="8E0E38F4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A295B66"/>
    <w:multiLevelType w:val="multilevel"/>
    <w:tmpl w:val="BD70209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41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4A880AB8"/>
    <w:multiLevelType w:val="multilevel"/>
    <w:tmpl w:val="AE4408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4C6213BF"/>
    <w:multiLevelType w:val="hybridMultilevel"/>
    <w:tmpl w:val="78781BFE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 w15:restartNumberingAfterBreak="0">
    <w:nsid w:val="4CEC2C6D"/>
    <w:multiLevelType w:val="hybridMultilevel"/>
    <w:tmpl w:val="F620EED8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16B4C7F"/>
    <w:multiLevelType w:val="hybridMultilevel"/>
    <w:tmpl w:val="D562937E"/>
    <w:lvl w:ilvl="0" w:tplc="0C0A0001">
      <w:start w:val="1"/>
      <w:numFmt w:val="bullet"/>
      <w:pStyle w:val="Otevilensezna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555A2976"/>
    <w:multiLevelType w:val="hybridMultilevel"/>
    <w:tmpl w:val="9E5221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6827ADD"/>
    <w:multiLevelType w:val="multilevel"/>
    <w:tmpl w:val="103894B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1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ABC3A0D"/>
    <w:multiLevelType w:val="multilevel"/>
    <w:tmpl w:val="93DAAE52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4" w15:restartNumberingAfterBreak="0">
    <w:nsid w:val="5DC46EAD"/>
    <w:multiLevelType w:val="hybridMultilevel"/>
    <w:tmpl w:val="08C6FAA0"/>
    <w:lvl w:ilvl="0" w:tplc="A942CEB0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DE72009"/>
    <w:multiLevelType w:val="multilevel"/>
    <w:tmpl w:val="8862AB8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56" w15:restartNumberingAfterBreak="0">
    <w:nsid w:val="60781D7D"/>
    <w:multiLevelType w:val="hybridMultilevel"/>
    <w:tmpl w:val="FE267C0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1164591"/>
    <w:multiLevelType w:val="hybridMultilevel"/>
    <w:tmpl w:val="CA6038FC"/>
    <w:lvl w:ilvl="0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8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0" w15:restartNumberingAfterBreak="0">
    <w:nsid w:val="670043DF"/>
    <w:multiLevelType w:val="hybridMultilevel"/>
    <w:tmpl w:val="70C24E1A"/>
    <w:lvl w:ilvl="0" w:tplc="C04A4F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BCFC9F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7917D85"/>
    <w:multiLevelType w:val="hybridMultilevel"/>
    <w:tmpl w:val="4148F2DA"/>
    <w:lvl w:ilvl="0" w:tplc="04240019">
      <w:start w:val="1"/>
      <w:numFmt w:val="lowerLetter"/>
      <w:lvlText w:val="%1."/>
      <w:lvlJc w:val="left"/>
      <w:pPr>
        <w:ind w:left="1068" w:hanging="360"/>
      </w:p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2" w15:restartNumberingAfterBreak="0">
    <w:nsid w:val="67F910F9"/>
    <w:multiLevelType w:val="multilevel"/>
    <w:tmpl w:val="794007E8"/>
    <w:lvl w:ilvl="0">
      <w:start w:val="2"/>
      <w:numFmt w:val="decimal"/>
      <w:lvlText w:val="%1.4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68E84A86"/>
    <w:multiLevelType w:val="multilevel"/>
    <w:tmpl w:val="D30C30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4" w15:restartNumberingAfterBreak="0">
    <w:nsid w:val="6E980CE2"/>
    <w:multiLevelType w:val="hybridMultilevel"/>
    <w:tmpl w:val="C9C628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66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79394BD4"/>
    <w:multiLevelType w:val="multilevel"/>
    <w:tmpl w:val="7A881112"/>
    <w:lvl w:ilvl="0">
      <w:start w:val="5"/>
      <w:numFmt w:val="decimal"/>
      <w:lvlText w:val="%1.2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1" w15:restartNumberingAfterBreak="0">
    <w:nsid w:val="7F5118C6"/>
    <w:multiLevelType w:val="multilevel"/>
    <w:tmpl w:val="27EE4D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5"/>
  </w:num>
  <w:num w:numId="2">
    <w:abstractNumId w:val="9"/>
  </w:num>
  <w:num w:numId="3">
    <w:abstractNumId w:val="50"/>
  </w:num>
  <w:num w:numId="4">
    <w:abstractNumId w:val="59"/>
  </w:num>
  <w:num w:numId="5">
    <w:abstractNumId w:val="70"/>
  </w:num>
  <w:num w:numId="6">
    <w:abstractNumId w:val="38"/>
  </w:num>
  <w:num w:numId="7">
    <w:abstractNumId w:val="1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6"/>
  </w:num>
  <w:num w:numId="11">
    <w:abstractNumId w:val="67"/>
  </w:num>
  <w:num w:numId="12">
    <w:abstractNumId w:val="23"/>
  </w:num>
  <w:num w:numId="13">
    <w:abstractNumId w:val="65"/>
  </w:num>
  <w:num w:numId="14">
    <w:abstractNumId w:val="28"/>
  </w:num>
  <w:num w:numId="15">
    <w:abstractNumId w:val="39"/>
  </w:num>
  <w:num w:numId="16">
    <w:abstractNumId w:val="34"/>
  </w:num>
  <w:num w:numId="17">
    <w:abstractNumId w:val="4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27"/>
  </w:num>
  <w:num w:numId="21">
    <w:abstractNumId w:val="33"/>
  </w:num>
  <w:num w:numId="22">
    <w:abstractNumId w:val="62"/>
  </w:num>
  <w:num w:numId="23">
    <w:abstractNumId w:val="60"/>
  </w:num>
  <w:num w:numId="24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41"/>
  </w:num>
  <w:num w:numId="27">
    <w:abstractNumId w:val="18"/>
  </w:num>
  <w:num w:numId="28">
    <w:abstractNumId w:val="68"/>
  </w:num>
  <w:num w:numId="29">
    <w:abstractNumId w:val="1"/>
  </w:num>
  <w:num w:numId="30">
    <w:abstractNumId w:val="0"/>
  </w:num>
  <w:num w:numId="31">
    <w:abstractNumId w:val="35"/>
  </w:num>
  <w:num w:numId="32">
    <w:abstractNumId w:val="29"/>
  </w:num>
  <w:num w:numId="33">
    <w:abstractNumId w:val="43"/>
  </w:num>
  <w:num w:numId="34">
    <w:abstractNumId w:val="58"/>
  </w:num>
  <w:num w:numId="35">
    <w:abstractNumId w:val="20"/>
  </w:num>
  <w:num w:numId="36">
    <w:abstractNumId w:val="69"/>
  </w:num>
  <w:num w:numId="37">
    <w:abstractNumId w:val="25"/>
  </w:num>
  <w:num w:numId="38">
    <w:abstractNumId w:val="52"/>
  </w:num>
  <w:num w:numId="39">
    <w:abstractNumId w:val="6"/>
  </w:num>
  <w:num w:numId="40">
    <w:abstractNumId w:val="71"/>
  </w:num>
  <w:num w:numId="41">
    <w:abstractNumId w:val="49"/>
  </w:num>
  <w:num w:numId="42">
    <w:abstractNumId w:val="37"/>
  </w:num>
  <w:num w:numId="43">
    <w:abstractNumId w:val="45"/>
  </w:num>
  <w:num w:numId="44">
    <w:abstractNumId w:val="4"/>
  </w:num>
  <w:num w:numId="45">
    <w:abstractNumId w:val="14"/>
  </w:num>
  <w:num w:numId="46">
    <w:abstractNumId w:val="22"/>
  </w:num>
  <w:num w:numId="47">
    <w:abstractNumId w:val="53"/>
  </w:num>
  <w:num w:numId="48">
    <w:abstractNumId w:val="19"/>
  </w:num>
  <w:num w:numId="49">
    <w:abstractNumId w:val="31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4"/>
  </w:num>
  <w:num w:numId="54">
    <w:abstractNumId w:val="54"/>
  </w:num>
  <w:num w:numId="55">
    <w:abstractNumId w:val="64"/>
  </w:num>
  <w:num w:numId="56">
    <w:abstractNumId w:val="5"/>
  </w:num>
  <w:num w:numId="57">
    <w:abstractNumId w:val="63"/>
  </w:num>
  <w:num w:numId="58">
    <w:abstractNumId w:val="57"/>
  </w:num>
  <w:num w:numId="59">
    <w:abstractNumId w:val="12"/>
  </w:num>
  <w:num w:numId="60">
    <w:abstractNumId w:val="56"/>
  </w:num>
  <w:num w:numId="61">
    <w:abstractNumId w:val="61"/>
  </w:num>
  <w:num w:numId="62">
    <w:abstractNumId w:val="42"/>
  </w:num>
  <w:num w:numId="63">
    <w:abstractNumId w:val="17"/>
  </w:num>
  <w:num w:numId="64">
    <w:abstractNumId w:val="48"/>
  </w:num>
  <w:num w:numId="65">
    <w:abstractNumId w:val="21"/>
  </w:num>
  <w:num w:numId="66">
    <w:abstractNumId w:val="2"/>
  </w:num>
  <w:num w:numId="67">
    <w:abstractNumId w:val="24"/>
  </w:num>
  <w:num w:numId="68">
    <w:abstractNumId w:val="55"/>
  </w:num>
  <w:num w:numId="69">
    <w:abstractNumId w:val="32"/>
  </w:num>
  <w:num w:numId="70">
    <w:abstractNumId w:val="40"/>
  </w:num>
  <w:num w:numId="71">
    <w:abstractNumId w:val="11"/>
  </w:num>
  <w:num w:numId="72">
    <w:abstractNumId w:val="36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018"/>
    <w:rsid w:val="00000646"/>
    <w:rsid w:val="000013DE"/>
    <w:rsid w:val="00001ACC"/>
    <w:rsid w:val="000022F3"/>
    <w:rsid w:val="000134C7"/>
    <w:rsid w:val="000146C3"/>
    <w:rsid w:val="000147C7"/>
    <w:rsid w:val="0001594B"/>
    <w:rsid w:val="000177F7"/>
    <w:rsid w:val="00022693"/>
    <w:rsid w:val="000241CE"/>
    <w:rsid w:val="000277BB"/>
    <w:rsid w:val="00030532"/>
    <w:rsid w:val="000307A7"/>
    <w:rsid w:val="00035E91"/>
    <w:rsid w:val="000379D3"/>
    <w:rsid w:val="00037B10"/>
    <w:rsid w:val="00042CA7"/>
    <w:rsid w:val="0004498B"/>
    <w:rsid w:val="00050DC5"/>
    <w:rsid w:val="0005324A"/>
    <w:rsid w:val="000563B9"/>
    <w:rsid w:val="000571BF"/>
    <w:rsid w:val="00060444"/>
    <w:rsid w:val="000610C4"/>
    <w:rsid w:val="00061F0C"/>
    <w:rsid w:val="00064249"/>
    <w:rsid w:val="00064D50"/>
    <w:rsid w:val="00066549"/>
    <w:rsid w:val="00070992"/>
    <w:rsid w:val="00073873"/>
    <w:rsid w:val="00074C86"/>
    <w:rsid w:val="00077B6C"/>
    <w:rsid w:val="000800E1"/>
    <w:rsid w:val="0008015D"/>
    <w:rsid w:val="00081388"/>
    <w:rsid w:val="0008255C"/>
    <w:rsid w:val="00084A3A"/>
    <w:rsid w:val="00085677"/>
    <w:rsid w:val="000859C1"/>
    <w:rsid w:val="00086FF2"/>
    <w:rsid w:val="00087373"/>
    <w:rsid w:val="000905F4"/>
    <w:rsid w:val="000907E7"/>
    <w:rsid w:val="0009395B"/>
    <w:rsid w:val="00093C35"/>
    <w:rsid w:val="000947A9"/>
    <w:rsid w:val="00096FEB"/>
    <w:rsid w:val="000A038F"/>
    <w:rsid w:val="000A0687"/>
    <w:rsid w:val="000A142D"/>
    <w:rsid w:val="000A4D83"/>
    <w:rsid w:val="000B1A5F"/>
    <w:rsid w:val="000B2343"/>
    <w:rsid w:val="000B2693"/>
    <w:rsid w:val="000B2B23"/>
    <w:rsid w:val="000B2D8A"/>
    <w:rsid w:val="000B5B67"/>
    <w:rsid w:val="000B6763"/>
    <w:rsid w:val="000B7E5E"/>
    <w:rsid w:val="000C0612"/>
    <w:rsid w:val="000C062F"/>
    <w:rsid w:val="000C5591"/>
    <w:rsid w:val="000C651A"/>
    <w:rsid w:val="000C7235"/>
    <w:rsid w:val="000D0C6E"/>
    <w:rsid w:val="000D1687"/>
    <w:rsid w:val="000D3344"/>
    <w:rsid w:val="000D5A5C"/>
    <w:rsid w:val="000D630A"/>
    <w:rsid w:val="000D7A56"/>
    <w:rsid w:val="000D7AB1"/>
    <w:rsid w:val="000E0803"/>
    <w:rsid w:val="000E3CEC"/>
    <w:rsid w:val="000E4B29"/>
    <w:rsid w:val="000E60AB"/>
    <w:rsid w:val="000E705B"/>
    <w:rsid w:val="000F0B40"/>
    <w:rsid w:val="000F4318"/>
    <w:rsid w:val="000F6726"/>
    <w:rsid w:val="000F6BD4"/>
    <w:rsid w:val="001000AD"/>
    <w:rsid w:val="001022E4"/>
    <w:rsid w:val="00102B61"/>
    <w:rsid w:val="00103673"/>
    <w:rsid w:val="001038D2"/>
    <w:rsid w:val="00103E8A"/>
    <w:rsid w:val="00105F66"/>
    <w:rsid w:val="00106D73"/>
    <w:rsid w:val="001074D5"/>
    <w:rsid w:val="00110B1C"/>
    <w:rsid w:val="001112B8"/>
    <w:rsid w:val="001113C2"/>
    <w:rsid w:val="001146E1"/>
    <w:rsid w:val="00115788"/>
    <w:rsid w:val="00122263"/>
    <w:rsid w:val="00123D39"/>
    <w:rsid w:val="001242B9"/>
    <w:rsid w:val="00125562"/>
    <w:rsid w:val="0012692C"/>
    <w:rsid w:val="00131822"/>
    <w:rsid w:val="001345DB"/>
    <w:rsid w:val="00135559"/>
    <w:rsid w:val="00136DF6"/>
    <w:rsid w:val="00142FDD"/>
    <w:rsid w:val="00144601"/>
    <w:rsid w:val="001464DE"/>
    <w:rsid w:val="00146C93"/>
    <w:rsid w:val="001473BA"/>
    <w:rsid w:val="00151A86"/>
    <w:rsid w:val="00160694"/>
    <w:rsid w:val="0016095D"/>
    <w:rsid w:val="001610BF"/>
    <w:rsid w:val="001626F0"/>
    <w:rsid w:val="00163462"/>
    <w:rsid w:val="00164132"/>
    <w:rsid w:val="001654C9"/>
    <w:rsid w:val="00165FA3"/>
    <w:rsid w:val="001666D9"/>
    <w:rsid w:val="00167A4A"/>
    <w:rsid w:val="001722E8"/>
    <w:rsid w:val="00173B77"/>
    <w:rsid w:val="001744B4"/>
    <w:rsid w:val="00177091"/>
    <w:rsid w:val="001779B6"/>
    <w:rsid w:val="00177B9E"/>
    <w:rsid w:val="0018068D"/>
    <w:rsid w:val="00181666"/>
    <w:rsid w:val="00182830"/>
    <w:rsid w:val="00182A26"/>
    <w:rsid w:val="001833CD"/>
    <w:rsid w:val="00185B57"/>
    <w:rsid w:val="001869EA"/>
    <w:rsid w:val="0019147A"/>
    <w:rsid w:val="001930CB"/>
    <w:rsid w:val="00193A8D"/>
    <w:rsid w:val="00193B9E"/>
    <w:rsid w:val="001942FF"/>
    <w:rsid w:val="001964A3"/>
    <w:rsid w:val="001967AC"/>
    <w:rsid w:val="001A02EA"/>
    <w:rsid w:val="001A1938"/>
    <w:rsid w:val="001A2184"/>
    <w:rsid w:val="001A3A73"/>
    <w:rsid w:val="001A49B4"/>
    <w:rsid w:val="001A4E78"/>
    <w:rsid w:val="001B0AFE"/>
    <w:rsid w:val="001B2430"/>
    <w:rsid w:val="001B47C0"/>
    <w:rsid w:val="001C0DDB"/>
    <w:rsid w:val="001C1F66"/>
    <w:rsid w:val="001C6C3D"/>
    <w:rsid w:val="001C76D7"/>
    <w:rsid w:val="001D04C7"/>
    <w:rsid w:val="001D2286"/>
    <w:rsid w:val="001D2848"/>
    <w:rsid w:val="001D40CB"/>
    <w:rsid w:val="001D4814"/>
    <w:rsid w:val="001D7204"/>
    <w:rsid w:val="001E09D9"/>
    <w:rsid w:val="001E29AE"/>
    <w:rsid w:val="001E373F"/>
    <w:rsid w:val="001E3B3B"/>
    <w:rsid w:val="001E6EDB"/>
    <w:rsid w:val="001E7D99"/>
    <w:rsid w:val="001F03D1"/>
    <w:rsid w:val="001F0924"/>
    <w:rsid w:val="001F0C6D"/>
    <w:rsid w:val="001F103E"/>
    <w:rsid w:val="001F13C1"/>
    <w:rsid w:val="001F22D1"/>
    <w:rsid w:val="001F2A09"/>
    <w:rsid w:val="001F30C0"/>
    <w:rsid w:val="001F4283"/>
    <w:rsid w:val="001F4857"/>
    <w:rsid w:val="001F762A"/>
    <w:rsid w:val="001F7E6D"/>
    <w:rsid w:val="002033BF"/>
    <w:rsid w:val="00205D5A"/>
    <w:rsid w:val="00207758"/>
    <w:rsid w:val="00210AF0"/>
    <w:rsid w:val="00210D91"/>
    <w:rsid w:val="002118E6"/>
    <w:rsid w:val="002143C5"/>
    <w:rsid w:val="002165B5"/>
    <w:rsid w:val="0022229B"/>
    <w:rsid w:val="00224C51"/>
    <w:rsid w:val="00225375"/>
    <w:rsid w:val="00230763"/>
    <w:rsid w:val="00232B1C"/>
    <w:rsid w:val="00233B23"/>
    <w:rsid w:val="0024215F"/>
    <w:rsid w:val="00242F5A"/>
    <w:rsid w:val="00243E61"/>
    <w:rsid w:val="002444C6"/>
    <w:rsid w:val="00245340"/>
    <w:rsid w:val="002467D5"/>
    <w:rsid w:val="00247932"/>
    <w:rsid w:val="00247B4C"/>
    <w:rsid w:val="00250BEE"/>
    <w:rsid w:val="00252152"/>
    <w:rsid w:val="00252D95"/>
    <w:rsid w:val="00253A77"/>
    <w:rsid w:val="002542CC"/>
    <w:rsid w:val="00255455"/>
    <w:rsid w:val="00255BC9"/>
    <w:rsid w:val="00262CD1"/>
    <w:rsid w:val="00263183"/>
    <w:rsid w:val="002646D0"/>
    <w:rsid w:val="002649BA"/>
    <w:rsid w:val="002653EB"/>
    <w:rsid w:val="00266E3A"/>
    <w:rsid w:val="00267A0E"/>
    <w:rsid w:val="002720AF"/>
    <w:rsid w:val="00272B00"/>
    <w:rsid w:val="00276497"/>
    <w:rsid w:val="00276A50"/>
    <w:rsid w:val="00277E16"/>
    <w:rsid w:val="00277F73"/>
    <w:rsid w:val="00280987"/>
    <w:rsid w:val="00283183"/>
    <w:rsid w:val="00284699"/>
    <w:rsid w:val="002901FD"/>
    <w:rsid w:val="002927CF"/>
    <w:rsid w:val="00293C6B"/>
    <w:rsid w:val="00297477"/>
    <w:rsid w:val="002A260D"/>
    <w:rsid w:val="002A4EEA"/>
    <w:rsid w:val="002B2A74"/>
    <w:rsid w:val="002B3454"/>
    <w:rsid w:val="002B5592"/>
    <w:rsid w:val="002B5E70"/>
    <w:rsid w:val="002C2DCD"/>
    <w:rsid w:val="002C30A2"/>
    <w:rsid w:val="002C4263"/>
    <w:rsid w:val="002C47CC"/>
    <w:rsid w:val="002C4DA1"/>
    <w:rsid w:val="002C5F89"/>
    <w:rsid w:val="002D022B"/>
    <w:rsid w:val="002D0431"/>
    <w:rsid w:val="002D0708"/>
    <w:rsid w:val="002D0E4C"/>
    <w:rsid w:val="002D14DA"/>
    <w:rsid w:val="002D4D2A"/>
    <w:rsid w:val="002D5626"/>
    <w:rsid w:val="002D7568"/>
    <w:rsid w:val="002E141A"/>
    <w:rsid w:val="002E1565"/>
    <w:rsid w:val="002E1A16"/>
    <w:rsid w:val="002E3966"/>
    <w:rsid w:val="002F021F"/>
    <w:rsid w:val="002F2FD9"/>
    <w:rsid w:val="002F3B91"/>
    <w:rsid w:val="002F7245"/>
    <w:rsid w:val="00301B00"/>
    <w:rsid w:val="00301D98"/>
    <w:rsid w:val="003024BD"/>
    <w:rsid w:val="00303B2D"/>
    <w:rsid w:val="00303FE8"/>
    <w:rsid w:val="003051A9"/>
    <w:rsid w:val="0030535E"/>
    <w:rsid w:val="003070B8"/>
    <w:rsid w:val="003107E1"/>
    <w:rsid w:val="003110D6"/>
    <w:rsid w:val="00311AB4"/>
    <w:rsid w:val="00312E98"/>
    <w:rsid w:val="00316E31"/>
    <w:rsid w:val="00316E8F"/>
    <w:rsid w:val="00317877"/>
    <w:rsid w:val="003219E1"/>
    <w:rsid w:val="0032595E"/>
    <w:rsid w:val="00326F0B"/>
    <w:rsid w:val="00327B93"/>
    <w:rsid w:val="00330E3A"/>
    <w:rsid w:val="003330CC"/>
    <w:rsid w:val="00336A71"/>
    <w:rsid w:val="00340609"/>
    <w:rsid w:val="0034300C"/>
    <w:rsid w:val="003433B0"/>
    <w:rsid w:val="00344D25"/>
    <w:rsid w:val="00346626"/>
    <w:rsid w:val="00346A4B"/>
    <w:rsid w:val="003472E1"/>
    <w:rsid w:val="003505E8"/>
    <w:rsid w:val="003511AB"/>
    <w:rsid w:val="003536CF"/>
    <w:rsid w:val="0035377F"/>
    <w:rsid w:val="00357876"/>
    <w:rsid w:val="003601E8"/>
    <w:rsid w:val="00360740"/>
    <w:rsid w:val="00363860"/>
    <w:rsid w:val="00364164"/>
    <w:rsid w:val="00366FFE"/>
    <w:rsid w:val="00370F9A"/>
    <w:rsid w:val="00372EC8"/>
    <w:rsid w:val="003746B4"/>
    <w:rsid w:val="00376661"/>
    <w:rsid w:val="00382F36"/>
    <w:rsid w:val="0038336A"/>
    <w:rsid w:val="003844A3"/>
    <w:rsid w:val="00384A2E"/>
    <w:rsid w:val="0038730E"/>
    <w:rsid w:val="00387783"/>
    <w:rsid w:val="00391B87"/>
    <w:rsid w:val="00392C44"/>
    <w:rsid w:val="00393130"/>
    <w:rsid w:val="0039706C"/>
    <w:rsid w:val="003A12A6"/>
    <w:rsid w:val="003A283E"/>
    <w:rsid w:val="003A54B4"/>
    <w:rsid w:val="003A577D"/>
    <w:rsid w:val="003A63A8"/>
    <w:rsid w:val="003A7384"/>
    <w:rsid w:val="003B0BD5"/>
    <w:rsid w:val="003B0F91"/>
    <w:rsid w:val="003B366F"/>
    <w:rsid w:val="003B4061"/>
    <w:rsid w:val="003B5B2F"/>
    <w:rsid w:val="003B610D"/>
    <w:rsid w:val="003C0599"/>
    <w:rsid w:val="003C0D10"/>
    <w:rsid w:val="003C1961"/>
    <w:rsid w:val="003C1F9A"/>
    <w:rsid w:val="003C3B7E"/>
    <w:rsid w:val="003C6B9F"/>
    <w:rsid w:val="003D065B"/>
    <w:rsid w:val="003D0F62"/>
    <w:rsid w:val="003D2A8E"/>
    <w:rsid w:val="003D3164"/>
    <w:rsid w:val="003D3C2B"/>
    <w:rsid w:val="003D55B3"/>
    <w:rsid w:val="003E28A3"/>
    <w:rsid w:val="003E62B1"/>
    <w:rsid w:val="003E727F"/>
    <w:rsid w:val="003E74DF"/>
    <w:rsid w:val="003F2B34"/>
    <w:rsid w:val="003F4F5C"/>
    <w:rsid w:val="003F5BC6"/>
    <w:rsid w:val="003F7338"/>
    <w:rsid w:val="003F7F60"/>
    <w:rsid w:val="00402F85"/>
    <w:rsid w:val="00403DA5"/>
    <w:rsid w:val="004042C9"/>
    <w:rsid w:val="00406826"/>
    <w:rsid w:val="00412B1E"/>
    <w:rsid w:val="00415A09"/>
    <w:rsid w:val="004168E0"/>
    <w:rsid w:val="00417B19"/>
    <w:rsid w:val="00417D77"/>
    <w:rsid w:val="00417F4A"/>
    <w:rsid w:val="004202CE"/>
    <w:rsid w:val="00421B08"/>
    <w:rsid w:val="0042302C"/>
    <w:rsid w:val="004266F0"/>
    <w:rsid w:val="00430161"/>
    <w:rsid w:val="00431F29"/>
    <w:rsid w:val="00434EA0"/>
    <w:rsid w:val="004360E6"/>
    <w:rsid w:val="00440EB9"/>
    <w:rsid w:val="00443614"/>
    <w:rsid w:val="0044430E"/>
    <w:rsid w:val="004455E0"/>
    <w:rsid w:val="00445E21"/>
    <w:rsid w:val="0044604F"/>
    <w:rsid w:val="004464BF"/>
    <w:rsid w:val="00446AF3"/>
    <w:rsid w:val="00450805"/>
    <w:rsid w:val="00451D54"/>
    <w:rsid w:val="004544D0"/>
    <w:rsid w:val="00454A99"/>
    <w:rsid w:val="00460AC2"/>
    <w:rsid w:val="0046374D"/>
    <w:rsid w:val="0046413F"/>
    <w:rsid w:val="00466D06"/>
    <w:rsid w:val="0047229B"/>
    <w:rsid w:val="0047779F"/>
    <w:rsid w:val="0048188D"/>
    <w:rsid w:val="00481A1F"/>
    <w:rsid w:val="00486753"/>
    <w:rsid w:val="004878E1"/>
    <w:rsid w:val="00490D6A"/>
    <w:rsid w:val="00491B03"/>
    <w:rsid w:val="00491E79"/>
    <w:rsid w:val="00493461"/>
    <w:rsid w:val="00495F2E"/>
    <w:rsid w:val="0049665F"/>
    <w:rsid w:val="0049694C"/>
    <w:rsid w:val="004A46E9"/>
    <w:rsid w:val="004A4A0E"/>
    <w:rsid w:val="004A58EF"/>
    <w:rsid w:val="004B021F"/>
    <w:rsid w:val="004B17BD"/>
    <w:rsid w:val="004B2413"/>
    <w:rsid w:val="004B435C"/>
    <w:rsid w:val="004B47E8"/>
    <w:rsid w:val="004B6671"/>
    <w:rsid w:val="004B7DB6"/>
    <w:rsid w:val="004C1A76"/>
    <w:rsid w:val="004C4DC6"/>
    <w:rsid w:val="004C7550"/>
    <w:rsid w:val="004C762B"/>
    <w:rsid w:val="004C7BEB"/>
    <w:rsid w:val="004D0552"/>
    <w:rsid w:val="004D2279"/>
    <w:rsid w:val="004D2755"/>
    <w:rsid w:val="004D2A85"/>
    <w:rsid w:val="004D2B5F"/>
    <w:rsid w:val="004D3B42"/>
    <w:rsid w:val="004D3D8D"/>
    <w:rsid w:val="004D403C"/>
    <w:rsid w:val="004D539A"/>
    <w:rsid w:val="004D7B9E"/>
    <w:rsid w:val="004E1606"/>
    <w:rsid w:val="004E2CF5"/>
    <w:rsid w:val="004E2EF4"/>
    <w:rsid w:val="004E2FC8"/>
    <w:rsid w:val="004E314C"/>
    <w:rsid w:val="004E342B"/>
    <w:rsid w:val="004E5800"/>
    <w:rsid w:val="004E6781"/>
    <w:rsid w:val="004F291D"/>
    <w:rsid w:val="004F340B"/>
    <w:rsid w:val="004F384F"/>
    <w:rsid w:val="004F4B77"/>
    <w:rsid w:val="004F6753"/>
    <w:rsid w:val="005024E2"/>
    <w:rsid w:val="0050385F"/>
    <w:rsid w:val="00503FBF"/>
    <w:rsid w:val="00504FA5"/>
    <w:rsid w:val="00505189"/>
    <w:rsid w:val="005065D7"/>
    <w:rsid w:val="00510CA8"/>
    <w:rsid w:val="005133A3"/>
    <w:rsid w:val="00513528"/>
    <w:rsid w:val="00515828"/>
    <w:rsid w:val="005167C1"/>
    <w:rsid w:val="0051693B"/>
    <w:rsid w:val="0052007C"/>
    <w:rsid w:val="0052077F"/>
    <w:rsid w:val="0052184F"/>
    <w:rsid w:val="00522E69"/>
    <w:rsid w:val="00523E2B"/>
    <w:rsid w:val="005241BD"/>
    <w:rsid w:val="005248BB"/>
    <w:rsid w:val="00530B5F"/>
    <w:rsid w:val="0053111D"/>
    <w:rsid w:val="00531604"/>
    <w:rsid w:val="0053183F"/>
    <w:rsid w:val="00532D67"/>
    <w:rsid w:val="00535992"/>
    <w:rsid w:val="00535B85"/>
    <w:rsid w:val="005371E3"/>
    <w:rsid w:val="00537587"/>
    <w:rsid w:val="0054397F"/>
    <w:rsid w:val="00544DC2"/>
    <w:rsid w:val="005472F0"/>
    <w:rsid w:val="00550E8D"/>
    <w:rsid w:val="00553AB8"/>
    <w:rsid w:val="00560684"/>
    <w:rsid w:val="005615B0"/>
    <w:rsid w:val="005721C6"/>
    <w:rsid w:val="00572F43"/>
    <w:rsid w:val="00573CC6"/>
    <w:rsid w:val="00576BDF"/>
    <w:rsid w:val="005803B2"/>
    <w:rsid w:val="00580C51"/>
    <w:rsid w:val="00580C9A"/>
    <w:rsid w:val="00580E2C"/>
    <w:rsid w:val="00580EEB"/>
    <w:rsid w:val="0058346D"/>
    <w:rsid w:val="00584894"/>
    <w:rsid w:val="005936A7"/>
    <w:rsid w:val="0059386F"/>
    <w:rsid w:val="00595FFA"/>
    <w:rsid w:val="00596A8F"/>
    <w:rsid w:val="005A0142"/>
    <w:rsid w:val="005A1B75"/>
    <w:rsid w:val="005A21A6"/>
    <w:rsid w:val="005A2FF1"/>
    <w:rsid w:val="005A3DFF"/>
    <w:rsid w:val="005A3E26"/>
    <w:rsid w:val="005A529A"/>
    <w:rsid w:val="005A52B3"/>
    <w:rsid w:val="005A6C4A"/>
    <w:rsid w:val="005A6E73"/>
    <w:rsid w:val="005B0E4C"/>
    <w:rsid w:val="005B19BB"/>
    <w:rsid w:val="005B1B2C"/>
    <w:rsid w:val="005B571F"/>
    <w:rsid w:val="005B575C"/>
    <w:rsid w:val="005B5BA2"/>
    <w:rsid w:val="005B76CA"/>
    <w:rsid w:val="005B7B74"/>
    <w:rsid w:val="005C1338"/>
    <w:rsid w:val="005C19A4"/>
    <w:rsid w:val="005C383C"/>
    <w:rsid w:val="005D07AE"/>
    <w:rsid w:val="005D0DB7"/>
    <w:rsid w:val="005D0EB5"/>
    <w:rsid w:val="005D2365"/>
    <w:rsid w:val="005E0406"/>
    <w:rsid w:val="005E0690"/>
    <w:rsid w:val="005E4611"/>
    <w:rsid w:val="005E48C9"/>
    <w:rsid w:val="005E4BF5"/>
    <w:rsid w:val="005F096C"/>
    <w:rsid w:val="005F0C3F"/>
    <w:rsid w:val="005F1107"/>
    <w:rsid w:val="005F1398"/>
    <w:rsid w:val="005F3DF6"/>
    <w:rsid w:val="005F48A9"/>
    <w:rsid w:val="005F4DF0"/>
    <w:rsid w:val="005F63E4"/>
    <w:rsid w:val="005F7DF3"/>
    <w:rsid w:val="00602611"/>
    <w:rsid w:val="006026E7"/>
    <w:rsid w:val="0060757F"/>
    <w:rsid w:val="00610BFA"/>
    <w:rsid w:val="00611B91"/>
    <w:rsid w:val="00612475"/>
    <w:rsid w:val="006129E2"/>
    <w:rsid w:val="00612ECC"/>
    <w:rsid w:val="0061336D"/>
    <w:rsid w:val="0061425A"/>
    <w:rsid w:val="00622C16"/>
    <w:rsid w:val="006243FA"/>
    <w:rsid w:val="0062660B"/>
    <w:rsid w:val="00630803"/>
    <w:rsid w:val="00631F0B"/>
    <w:rsid w:val="006324C2"/>
    <w:rsid w:val="00632F45"/>
    <w:rsid w:val="006332C1"/>
    <w:rsid w:val="00633ABC"/>
    <w:rsid w:val="00633CFA"/>
    <w:rsid w:val="0063655F"/>
    <w:rsid w:val="00636ABE"/>
    <w:rsid w:val="00636CBC"/>
    <w:rsid w:val="00636D80"/>
    <w:rsid w:val="00642271"/>
    <w:rsid w:val="00643EF8"/>
    <w:rsid w:val="006443D4"/>
    <w:rsid w:val="006451A7"/>
    <w:rsid w:val="00645BE1"/>
    <w:rsid w:val="00650AC2"/>
    <w:rsid w:val="0065383F"/>
    <w:rsid w:val="00655AEF"/>
    <w:rsid w:val="00656ACE"/>
    <w:rsid w:val="00662E12"/>
    <w:rsid w:val="00663BB2"/>
    <w:rsid w:val="00666003"/>
    <w:rsid w:val="0066737A"/>
    <w:rsid w:val="00670347"/>
    <w:rsid w:val="0067095F"/>
    <w:rsid w:val="00670EEA"/>
    <w:rsid w:val="006710C3"/>
    <w:rsid w:val="00671E90"/>
    <w:rsid w:val="00673695"/>
    <w:rsid w:val="00674097"/>
    <w:rsid w:val="00675C34"/>
    <w:rsid w:val="00675E37"/>
    <w:rsid w:val="006831D2"/>
    <w:rsid w:val="00690347"/>
    <w:rsid w:val="00691943"/>
    <w:rsid w:val="0069249C"/>
    <w:rsid w:val="006964C0"/>
    <w:rsid w:val="006A23C1"/>
    <w:rsid w:val="006A428D"/>
    <w:rsid w:val="006A5F79"/>
    <w:rsid w:val="006A6EA8"/>
    <w:rsid w:val="006A7967"/>
    <w:rsid w:val="006B124D"/>
    <w:rsid w:val="006B21A5"/>
    <w:rsid w:val="006B3413"/>
    <w:rsid w:val="006B44C4"/>
    <w:rsid w:val="006B65C8"/>
    <w:rsid w:val="006B6F59"/>
    <w:rsid w:val="006B7206"/>
    <w:rsid w:val="006B7E4F"/>
    <w:rsid w:val="006C0DF6"/>
    <w:rsid w:val="006C1395"/>
    <w:rsid w:val="006C151F"/>
    <w:rsid w:val="006C17D5"/>
    <w:rsid w:val="006C3146"/>
    <w:rsid w:val="006C4D4C"/>
    <w:rsid w:val="006D3C7F"/>
    <w:rsid w:val="006D3D95"/>
    <w:rsid w:val="006D4BB5"/>
    <w:rsid w:val="006D72B9"/>
    <w:rsid w:val="006D7EC4"/>
    <w:rsid w:val="006E0E22"/>
    <w:rsid w:val="006E2B09"/>
    <w:rsid w:val="006E467C"/>
    <w:rsid w:val="006E4E69"/>
    <w:rsid w:val="006F01D9"/>
    <w:rsid w:val="006F089C"/>
    <w:rsid w:val="006F1A37"/>
    <w:rsid w:val="006F2429"/>
    <w:rsid w:val="006F2D30"/>
    <w:rsid w:val="00700506"/>
    <w:rsid w:val="00701A3B"/>
    <w:rsid w:val="0070213C"/>
    <w:rsid w:val="00703058"/>
    <w:rsid w:val="00703EC5"/>
    <w:rsid w:val="00704B01"/>
    <w:rsid w:val="0070628A"/>
    <w:rsid w:val="00706948"/>
    <w:rsid w:val="00706AA1"/>
    <w:rsid w:val="00707470"/>
    <w:rsid w:val="00710016"/>
    <w:rsid w:val="007115F8"/>
    <w:rsid w:val="007119D8"/>
    <w:rsid w:val="00712FB0"/>
    <w:rsid w:val="00713DBE"/>
    <w:rsid w:val="00716BFF"/>
    <w:rsid w:val="007206E3"/>
    <w:rsid w:val="00721A0A"/>
    <w:rsid w:val="007228A1"/>
    <w:rsid w:val="00723440"/>
    <w:rsid w:val="00727203"/>
    <w:rsid w:val="007303A6"/>
    <w:rsid w:val="00730C4D"/>
    <w:rsid w:val="00730E61"/>
    <w:rsid w:val="00732D34"/>
    <w:rsid w:val="0073381A"/>
    <w:rsid w:val="00734336"/>
    <w:rsid w:val="007343ED"/>
    <w:rsid w:val="00734935"/>
    <w:rsid w:val="00734995"/>
    <w:rsid w:val="00736754"/>
    <w:rsid w:val="00737FA4"/>
    <w:rsid w:val="00741AFC"/>
    <w:rsid w:val="00744357"/>
    <w:rsid w:val="00747600"/>
    <w:rsid w:val="00747B7E"/>
    <w:rsid w:val="00750509"/>
    <w:rsid w:val="00751C48"/>
    <w:rsid w:val="0075236B"/>
    <w:rsid w:val="00753B89"/>
    <w:rsid w:val="00754225"/>
    <w:rsid w:val="0075429E"/>
    <w:rsid w:val="007606AF"/>
    <w:rsid w:val="00763983"/>
    <w:rsid w:val="00763F64"/>
    <w:rsid w:val="0076652B"/>
    <w:rsid w:val="007672FC"/>
    <w:rsid w:val="00767FBE"/>
    <w:rsid w:val="0077019D"/>
    <w:rsid w:val="0077095C"/>
    <w:rsid w:val="00770EF1"/>
    <w:rsid w:val="007710EA"/>
    <w:rsid w:val="007715B0"/>
    <w:rsid w:val="00772819"/>
    <w:rsid w:val="00772A1E"/>
    <w:rsid w:val="00772BFF"/>
    <w:rsid w:val="00773435"/>
    <w:rsid w:val="00773B86"/>
    <w:rsid w:val="00776B0B"/>
    <w:rsid w:val="00777606"/>
    <w:rsid w:val="00777CBA"/>
    <w:rsid w:val="0078234D"/>
    <w:rsid w:val="00782800"/>
    <w:rsid w:val="007909DD"/>
    <w:rsid w:val="007912C3"/>
    <w:rsid w:val="007918A4"/>
    <w:rsid w:val="00791CBA"/>
    <w:rsid w:val="007957A6"/>
    <w:rsid w:val="0079656D"/>
    <w:rsid w:val="007A123D"/>
    <w:rsid w:val="007A235F"/>
    <w:rsid w:val="007A2782"/>
    <w:rsid w:val="007A2F2A"/>
    <w:rsid w:val="007A341A"/>
    <w:rsid w:val="007A4F1E"/>
    <w:rsid w:val="007B002B"/>
    <w:rsid w:val="007B41A8"/>
    <w:rsid w:val="007B41AD"/>
    <w:rsid w:val="007B4F9C"/>
    <w:rsid w:val="007B550B"/>
    <w:rsid w:val="007B5561"/>
    <w:rsid w:val="007B6085"/>
    <w:rsid w:val="007B6E42"/>
    <w:rsid w:val="007C2878"/>
    <w:rsid w:val="007C2CED"/>
    <w:rsid w:val="007C6187"/>
    <w:rsid w:val="007C6B01"/>
    <w:rsid w:val="007C7014"/>
    <w:rsid w:val="007D1147"/>
    <w:rsid w:val="007D2492"/>
    <w:rsid w:val="007D3208"/>
    <w:rsid w:val="007D410D"/>
    <w:rsid w:val="007D4C89"/>
    <w:rsid w:val="007D4FFA"/>
    <w:rsid w:val="007D5A84"/>
    <w:rsid w:val="007E2970"/>
    <w:rsid w:val="007E2F1D"/>
    <w:rsid w:val="007E4348"/>
    <w:rsid w:val="007E4545"/>
    <w:rsid w:val="007E54F0"/>
    <w:rsid w:val="007E566B"/>
    <w:rsid w:val="007F0EF7"/>
    <w:rsid w:val="007F1B14"/>
    <w:rsid w:val="007F4D51"/>
    <w:rsid w:val="007F6079"/>
    <w:rsid w:val="007F7D98"/>
    <w:rsid w:val="008014AF"/>
    <w:rsid w:val="00805D16"/>
    <w:rsid w:val="008068EC"/>
    <w:rsid w:val="00810F57"/>
    <w:rsid w:val="0081296F"/>
    <w:rsid w:val="00812F89"/>
    <w:rsid w:val="008138D4"/>
    <w:rsid w:val="00817F6A"/>
    <w:rsid w:val="00820CBB"/>
    <w:rsid w:val="00822D7C"/>
    <w:rsid w:val="008242BC"/>
    <w:rsid w:val="008253A1"/>
    <w:rsid w:val="00826655"/>
    <w:rsid w:val="00826952"/>
    <w:rsid w:val="008300DB"/>
    <w:rsid w:val="008355F1"/>
    <w:rsid w:val="00836DB3"/>
    <w:rsid w:val="00840020"/>
    <w:rsid w:val="00842D0D"/>
    <w:rsid w:val="00844D51"/>
    <w:rsid w:val="00846CB7"/>
    <w:rsid w:val="00847C99"/>
    <w:rsid w:val="00850F8A"/>
    <w:rsid w:val="00851707"/>
    <w:rsid w:val="0085205C"/>
    <w:rsid w:val="00853B7B"/>
    <w:rsid w:val="00853C58"/>
    <w:rsid w:val="0085685B"/>
    <w:rsid w:val="00856C39"/>
    <w:rsid w:val="00861AB8"/>
    <w:rsid w:val="00861D16"/>
    <w:rsid w:val="008644D6"/>
    <w:rsid w:val="00865B50"/>
    <w:rsid w:val="00870872"/>
    <w:rsid w:val="0087261C"/>
    <w:rsid w:val="00873F95"/>
    <w:rsid w:val="008801DC"/>
    <w:rsid w:val="008807E5"/>
    <w:rsid w:val="00880A3F"/>
    <w:rsid w:val="008815DE"/>
    <w:rsid w:val="00882A6A"/>
    <w:rsid w:val="008853EB"/>
    <w:rsid w:val="008855DF"/>
    <w:rsid w:val="00886BDC"/>
    <w:rsid w:val="00891C1D"/>
    <w:rsid w:val="00891E2B"/>
    <w:rsid w:val="00892A6A"/>
    <w:rsid w:val="0089471E"/>
    <w:rsid w:val="008956E2"/>
    <w:rsid w:val="008A1BAF"/>
    <w:rsid w:val="008A1CE5"/>
    <w:rsid w:val="008A21EC"/>
    <w:rsid w:val="008A30AF"/>
    <w:rsid w:val="008A3F38"/>
    <w:rsid w:val="008A4182"/>
    <w:rsid w:val="008A4AD2"/>
    <w:rsid w:val="008A4DD6"/>
    <w:rsid w:val="008A58B1"/>
    <w:rsid w:val="008A5BC9"/>
    <w:rsid w:val="008B1A37"/>
    <w:rsid w:val="008B21C7"/>
    <w:rsid w:val="008B3520"/>
    <w:rsid w:val="008B463F"/>
    <w:rsid w:val="008B5650"/>
    <w:rsid w:val="008C0194"/>
    <w:rsid w:val="008C2ABF"/>
    <w:rsid w:val="008C4B6C"/>
    <w:rsid w:val="008C69A6"/>
    <w:rsid w:val="008D0B08"/>
    <w:rsid w:val="008D1126"/>
    <w:rsid w:val="008D5FBE"/>
    <w:rsid w:val="008D5FD0"/>
    <w:rsid w:val="008D6228"/>
    <w:rsid w:val="008E0C33"/>
    <w:rsid w:val="008E3924"/>
    <w:rsid w:val="008E591A"/>
    <w:rsid w:val="008E64D2"/>
    <w:rsid w:val="008E6E07"/>
    <w:rsid w:val="008F4FD8"/>
    <w:rsid w:val="008F4FE3"/>
    <w:rsid w:val="008F5475"/>
    <w:rsid w:val="008F5F64"/>
    <w:rsid w:val="00903A01"/>
    <w:rsid w:val="00903E1F"/>
    <w:rsid w:val="009067CC"/>
    <w:rsid w:val="00907216"/>
    <w:rsid w:val="009102DF"/>
    <w:rsid w:val="009146D2"/>
    <w:rsid w:val="0091570E"/>
    <w:rsid w:val="0091576F"/>
    <w:rsid w:val="0091611A"/>
    <w:rsid w:val="00923774"/>
    <w:rsid w:val="00923E3E"/>
    <w:rsid w:val="00925960"/>
    <w:rsid w:val="00926334"/>
    <w:rsid w:val="00926728"/>
    <w:rsid w:val="00930245"/>
    <w:rsid w:val="00932710"/>
    <w:rsid w:val="00932EB9"/>
    <w:rsid w:val="00934F12"/>
    <w:rsid w:val="009351E8"/>
    <w:rsid w:val="0093597A"/>
    <w:rsid w:val="00936086"/>
    <w:rsid w:val="00936DB7"/>
    <w:rsid w:val="00937B27"/>
    <w:rsid w:val="00937C13"/>
    <w:rsid w:val="00940EA7"/>
    <w:rsid w:val="009440E7"/>
    <w:rsid w:val="009445ED"/>
    <w:rsid w:val="0094519A"/>
    <w:rsid w:val="0094529F"/>
    <w:rsid w:val="00945623"/>
    <w:rsid w:val="00946A10"/>
    <w:rsid w:val="00946D63"/>
    <w:rsid w:val="00947149"/>
    <w:rsid w:val="009510C1"/>
    <w:rsid w:val="009535FC"/>
    <w:rsid w:val="00955475"/>
    <w:rsid w:val="00955725"/>
    <w:rsid w:val="00956810"/>
    <w:rsid w:val="009575E1"/>
    <w:rsid w:val="00957D1C"/>
    <w:rsid w:val="009615FC"/>
    <w:rsid w:val="00962097"/>
    <w:rsid w:val="00962982"/>
    <w:rsid w:val="009629A9"/>
    <w:rsid w:val="00963C5F"/>
    <w:rsid w:val="00965A73"/>
    <w:rsid w:val="00965CE7"/>
    <w:rsid w:val="009660A7"/>
    <w:rsid w:val="00971B91"/>
    <w:rsid w:val="00974290"/>
    <w:rsid w:val="00982805"/>
    <w:rsid w:val="00984433"/>
    <w:rsid w:val="009866B7"/>
    <w:rsid w:val="009869D8"/>
    <w:rsid w:val="009930CF"/>
    <w:rsid w:val="009933DD"/>
    <w:rsid w:val="0099479A"/>
    <w:rsid w:val="00996A37"/>
    <w:rsid w:val="009979B1"/>
    <w:rsid w:val="009A050C"/>
    <w:rsid w:val="009A417B"/>
    <w:rsid w:val="009A42AA"/>
    <w:rsid w:val="009A4CDF"/>
    <w:rsid w:val="009B0AFD"/>
    <w:rsid w:val="009B26BC"/>
    <w:rsid w:val="009B2D62"/>
    <w:rsid w:val="009B4303"/>
    <w:rsid w:val="009C20F5"/>
    <w:rsid w:val="009C309F"/>
    <w:rsid w:val="009C4211"/>
    <w:rsid w:val="009C60D5"/>
    <w:rsid w:val="009C6B6D"/>
    <w:rsid w:val="009C6B84"/>
    <w:rsid w:val="009D1725"/>
    <w:rsid w:val="009D3433"/>
    <w:rsid w:val="009D3747"/>
    <w:rsid w:val="009E2FDA"/>
    <w:rsid w:val="009E5588"/>
    <w:rsid w:val="009E59C9"/>
    <w:rsid w:val="009E6222"/>
    <w:rsid w:val="009E79DA"/>
    <w:rsid w:val="009E7F9C"/>
    <w:rsid w:val="009F0A4A"/>
    <w:rsid w:val="009F0F7F"/>
    <w:rsid w:val="009F2F5A"/>
    <w:rsid w:val="009F36EC"/>
    <w:rsid w:val="009F655C"/>
    <w:rsid w:val="009F7D32"/>
    <w:rsid w:val="00A02535"/>
    <w:rsid w:val="00A03A97"/>
    <w:rsid w:val="00A12178"/>
    <w:rsid w:val="00A20CE8"/>
    <w:rsid w:val="00A20E33"/>
    <w:rsid w:val="00A2159A"/>
    <w:rsid w:val="00A23D83"/>
    <w:rsid w:val="00A2450A"/>
    <w:rsid w:val="00A24DDC"/>
    <w:rsid w:val="00A253F1"/>
    <w:rsid w:val="00A25A48"/>
    <w:rsid w:val="00A274D0"/>
    <w:rsid w:val="00A30881"/>
    <w:rsid w:val="00A33E76"/>
    <w:rsid w:val="00A341D9"/>
    <w:rsid w:val="00A3449C"/>
    <w:rsid w:val="00A34729"/>
    <w:rsid w:val="00A35925"/>
    <w:rsid w:val="00A35BBD"/>
    <w:rsid w:val="00A400C5"/>
    <w:rsid w:val="00A43206"/>
    <w:rsid w:val="00A4665D"/>
    <w:rsid w:val="00A4687F"/>
    <w:rsid w:val="00A46B0F"/>
    <w:rsid w:val="00A47EF6"/>
    <w:rsid w:val="00A52EE0"/>
    <w:rsid w:val="00A54F11"/>
    <w:rsid w:val="00A55D4F"/>
    <w:rsid w:val="00A56379"/>
    <w:rsid w:val="00A567F8"/>
    <w:rsid w:val="00A5755C"/>
    <w:rsid w:val="00A6576F"/>
    <w:rsid w:val="00A70D4E"/>
    <w:rsid w:val="00A7542A"/>
    <w:rsid w:val="00A767B9"/>
    <w:rsid w:val="00A801A9"/>
    <w:rsid w:val="00A806FC"/>
    <w:rsid w:val="00A81774"/>
    <w:rsid w:val="00A82ACF"/>
    <w:rsid w:val="00A82D6F"/>
    <w:rsid w:val="00A83624"/>
    <w:rsid w:val="00A8374F"/>
    <w:rsid w:val="00A8601A"/>
    <w:rsid w:val="00A865E7"/>
    <w:rsid w:val="00A867EE"/>
    <w:rsid w:val="00A87FD3"/>
    <w:rsid w:val="00A90483"/>
    <w:rsid w:val="00A919C0"/>
    <w:rsid w:val="00A922AA"/>
    <w:rsid w:val="00A93685"/>
    <w:rsid w:val="00A96602"/>
    <w:rsid w:val="00A97440"/>
    <w:rsid w:val="00A975BE"/>
    <w:rsid w:val="00A97A64"/>
    <w:rsid w:val="00AA01AD"/>
    <w:rsid w:val="00AA5060"/>
    <w:rsid w:val="00AA7DB0"/>
    <w:rsid w:val="00AB46B4"/>
    <w:rsid w:val="00AB470B"/>
    <w:rsid w:val="00AB7FF4"/>
    <w:rsid w:val="00AC4091"/>
    <w:rsid w:val="00AC4D8E"/>
    <w:rsid w:val="00AC5329"/>
    <w:rsid w:val="00AC6B25"/>
    <w:rsid w:val="00AD570F"/>
    <w:rsid w:val="00AD7BA9"/>
    <w:rsid w:val="00AE01B6"/>
    <w:rsid w:val="00AE0444"/>
    <w:rsid w:val="00AE1370"/>
    <w:rsid w:val="00AE15C1"/>
    <w:rsid w:val="00AE2070"/>
    <w:rsid w:val="00AE24E6"/>
    <w:rsid w:val="00AE2CE9"/>
    <w:rsid w:val="00AE3DA3"/>
    <w:rsid w:val="00AE5932"/>
    <w:rsid w:val="00AE5C25"/>
    <w:rsid w:val="00AF2181"/>
    <w:rsid w:val="00AF4BD8"/>
    <w:rsid w:val="00AF4DC8"/>
    <w:rsid w:val="00AF7367"/>
    <w:rsid w:val="00AF77AC"/>
    <w:rsid w:val="00B02661"/>
    <w:rsid w:val="00B04109"/>
    <w:rsid w:val="00B06D1F"/>
    <w:rsid w:val="00B12AF5"/>
    <w:rsid w:val="00B15DE2"/>
    <w:rsid w:val="00B16513"/>
    <w:rsid w:val="00B17071"/>
    <w:rsid w:val="00B3218E"/>
    <w:rsid w:val="00B33CE7"/>
    <w:rsid w:val="00B3491F"/>
    <w:rsid w:val="00B35FFF"/>
    <w:rsid w:val="00B37C68"/>
    <w:rsid w:val="00B40018"/>
    <w:rsid w:val="00B4052E"/>
    <w:rsid w:val="00B4073E"/>
    <w:rsid w:val="00B472DA"/>
    <w:rsid w:val="00B5533C"/>
    <w:rsid w:val="00B55B9B"/>
    <w:rsid w:val="00B5732B"/>
    <w:rsid w:val="00B6017F"/>
    <w:rsid w:val="00B60C58"/>
    <w:rsid w:val="00B636AE"/>
    <w:rsid w:val="00B63FFF"/>
    <w:rsid w:val="00B64363"/>
    <w:rsid w:val="00B64CE6"/>
    <w:rsid w:val="00B65382"/>
    <w:rsid w:val="00B6543F"/>
    <w:rsid w:val="00B65FCF"/>
    <w:rsid w:val="00B666CC"/>
    <w:rsid w:val="00B67454"/>
    <w:rsid w:val="00B70DA0"/>
    <w:rsid w:val="00B74F2A"/>
    <w:rsid w:val="00B8144F"/>
    <w:rsid w:val="00B81B9E"/>
    <w:rsid w:val="00B83B98"/>
    <w:rsid w:val="00B84224"/>
    <w:rsid w:val="00B8462D"/>
    <w:rsid w:val="00B85E5D"/>
    <w:rsid w:val="00B911D0"/>
    <w:rsid w:val="00B92616"/>
    <w:rsid w:val="00B933FC"/>
    <w:rsid w:val="00B93B39"/>
    <w:rsid w:val="00B94FD8"/>
    <w:rsid w:val="00B97CBF"/>
    <w:rsid w:val="00BA3828"/>
    <w:rsid w:val="00BA5BA7"/>
    <w:rsid w:val="00BA77F0"/>
    <w:rsid w:val="00BB0E58"/>
    <w:rsid w:val="00BB1984"/>
    <w:rsid w:val="00BB1C4A"/>
    <w:rsid w:val="00BB387C"/>
    <w:rsid w:val="00BB5178"/>
    <w:rsid w:val="00BB53B2"/>
    <w:rsid w:val="00BB62EE"/>
    <w:rsid w:val="00BB6C35"/>
    <w:rsid w:val="00BC2558"/>
    <w:rsid w:val="00BC4ACC"/>
    <w:rsid w:val="00BD06CD"/>
    <w:rsid w:val="00BD188D"/>
    <w:rsid w:val="00BD2E4C"/>
    <w:rsid w:val="00BD31A7"/>
    <w:rsid w:val="00BD35B9"/>
    <w:rsid w:val="00BD44DA"/>
    <w:rsid w:val="00BD5970"/>
    <w:rsid w:val="00BE3966"/>
    <w:rsid w:val="00BE3AAF"/>
    <w:rsid w:val="00BE6AD0"/>
    <w:rsid w:val="00BF0D63"/>
    <w:rsid w:val="00BF16F3"/>
    <w:rsid w:val="00BF2C12"/>
    <w:rsid w:val="00BF3AD7"/>
    <w:rsid w:val="00BF491F"/>
    <w:rsid w:val="00BF4B4E"/>
    <w:rsid w:val="00C000E9"/>
    <w:rsid w:val="00C00EB7"/>
    <w:rsid w:val="00C013E1"/>
    <w:rsid w:val="00C02CFA"/>
    <w:rsid w:val="00C0427F"/>
    <w:rsid w:val="00C045CF"/>
    <w:rsid w:val="00C057F9"/>
    <w:rsid w:val="00C064AD"/>
    <w:rsid w:val="00C106A4"/>
    <w:rsid w:val="00C10B5D"/>
    <w:rsid w:val="00C11991"/>
    <w:rsid w:val="00C14C7D"/>
    <w:rsid w:val="00C16598"/>
    <w:rsid w:val="00C165C5"/>
    <w:rsid w:val="00C179FA"/>
    <w:rsid w:val="00C17E83"/>
    <w:rsid w:val="00C2288E"/>
    <w:rsid w:val="00C22A72"/>
    <w:rsid w:val="00C236A6"/>
    <w:rsid w:val="00C260CE"/>
    <w:rsid w:val="00C26DF1"/>
    <w:rsid w:val="00C306FD"/>
    <w:rsid w:val="00C31AE3"/>
    <w:rsid w:val="00C31F58"/>
    <w:rsid w:val="00C32C6B"/>
    <w:rsid w:val="00C376F8"/>
    <w:rsid w:val="00C37DDA"/>
    <w:rsid w:val="00C437B4"/>
    <w:rsid w:val="00C45E0C"/>
    <w:rsid w:val="00C507C0"/>
    <w:rsid w:val="00C52F7E"/>
    <w:rsid w:val="00C57699"/>
    <w:rsid w:val="00C64C04"/>
    <w:rsid w:val="00C6604C"/>
    <w:rsid w:val="00C72E82"/>
    <w:rsid w:val="00C735CD"/>
    <w:rsid w:val="00C73811"/>
    <w:rsid w:val="00C738E7"/>
    <w:rsid w:val="00C762C4"/>
    <w:rsid w:val="00C77B5C"/>
    <w:rsid w:val="00C82F2A"/>
    <w:rsid w:val="00C83374"/>
    <w:rsid w:val="00C834C4"/>
    <w:rsid w:val="00C8363D"/>
    <w:rsid w:val="00C83FDD"/>
    <w:rsid w:val="00C87956"/>
    <w:rsid w:val="00C90DE5"/>
    <w:rsid w:val="00C91EE1"/>
    <w:rsid w:val="00C9200A"/>
    <w:rsid w:val="00C94C6B"/>
    <w:rsid w:val="00CA10E8"/>
    <w:rsid w:val="00CA2C9F"/>
    <w:rsid w:val="00CA2E29"/>
    <w:rsid w:val="00CA31F3"/>
    <w:rsid w:val="00CA3A1C"/>
    <w:rsid w:val="00CA470A"/>
    <w:rsid w:val="00CA57E7"/>
    <w:rsid w:val="00CA7264"/>
    <w:rsid w:val="00CA7C4E"/>
    <w:rsid w:val="00CB07DD"/>
    <w:rsid w:val="00CB1E58"/>
    <w:rsid w:val="00CB2354"/>
    <w:rsid w:val="00CB2FFC"/>
    <w:rsid w:val="00CB720C"/>
    <w:rsid w:val="00CC42D0"/>
    <w:rsid w:val="00CC4EBC"/>
    <w:rsid w:val="00CC6594"/>
    <w:rsid w:val="00CC7C87"/>
    <w:rsid w:val="00CD0A24"/>
    <w:rsid w:val="00CD57A9"/>
    <w:rsid w:val="00CD5BB8"/>
    <w:rsid w:val="00CD6C8D"/>
    <w:rsid w:val="00CD6CA8"/>
    <w:rsid w:val="00CE01B8"/>
    <w:rsid w:val="00CE22D8"/>
    <w:rsid w:val="00CE276B"/>
    <w:rsid w:val="00CE2EFA"/>
    <w:rsid w:val="00CE2F91"/>
    <w:rsid w:val="00CE454F"/>
    <w:rsid w:val="00CE4ED7"/>
    <w:rsid w:val="00CE557A"/>
    <w:rsid w:val="00CE6A4F"/>
    <w:rsid w:val="00CE790C"/>
    <w:rsid w:val="00CF2C38"/>
    <w:rsid w:val="00CF2CD1"/>
    <w:rsid w:val="00CF3655"/>
    <w:rsid w:val="00CF47E5"/>
    <w:rsid w:val="00D00706"/>
    <w:rsid w:val="00D02A88"/>
    <w:rsid w:val="00D03613"/>
    <w:rsid w:val="00D128BB"/>
    <w:rsid w:val="00D16844"/>
    <w:rsid w:val="00D20B78"/>
    <w:rsid w:val="00D21D94"/>
    <w:rsid w:val="00D21EB5"/>
    <w:rsid w:val="00D23772"/>
    <w:rsid w:val="00D249BB"/>
    <w:rsid w:val="00D274CF"/>
    <w:rsid w:val="00D32403"/>
    <w:rsid w:val="00D356D4"/>
    <w:rsid w:val="00D35E83"/>
    <w:rsid w:val="00D36063"/>
    <w:rsid w:val="00D41731"/>
    <w:rsid w:val="00D4348A"/>
    <w:rsid w:val="00D435E3"/>
    <w:rsid w:val="00D43F5F"/>
    <w:rsid w:val="00D45098"/>
    <w:rsid w:val="00D45A3E"/>
    <w:rsid w:val="00D520AE"/>
    <w:rsid w:val="00D56680"/>
    <w:rsid w:val="00D575F3"/>
    <w:rsid w:val="00D57752"/>
    <w:rsid w:val="00D5781F"/>
    <w:rsid w:val="00D57CEF"/>
    <w:rsid w:val="00D62B0C"/>
    <w:rsid w:val="00D643F7"/>
    <w:rsid w:val="00D64B8C"/>
    <w:rsid w:val="00D67A6B"/>
    <w:rsid w:val="00D7328B"/>
    <w:rsid w:val="00D73603"/>
    <w:rsid w:val="00D73A1D"/>
    <w:rsid w:val="00D744F9"/>
    <w:rsid w:val="00D75097"/>
    <w:rsid w:val="00D75331"/>
    <w:rsid w:val="00D75AF5"/>
    <w:rsid w:val="00D77431"/>
    <w:rsid w:val="00D80350"/>
    <w:rsid w:val="00D808E1"/>
    <w:rsid w:val="00D8178F"/>
    <w:rsid w:val="00D817D4"/>
    <w:rsid w:val="00D831BE"/>
    <w:rsid w:val="00D90901"/>
    <w:rsid w:val="00D917B9"/>
    <w:rsid w:val="00D92826"/>
    <w:rsid w:val="00D93CAE"/>
    <w:rsid w:val="00D963B6"/>
    <w:rsid w:val="00DA4F7C"/>
    <w:rsid w:val="00DA50CF"/>
    <w:rsid w:val="00DA5961"/>
    <w:rsid w:val="00DA614A"/>
    <w:rsid w:val="00DB0167"/>
    <w:rsid w:val="00DB1112"/>
    <w:rsid w:val="00DB1D1E"/>
    <w:rsid w:val="00DB3058"/>
    <w:rsid w:val="00DB71F9"/>
    <w:rsid w:val="00DC3781"/>
    <w:rsid w:val="00DC3B53"/>
    <w:rsid w:val="00DC69C5"/>
    <w:rsid w:val="00DC6B50"/>
    <w:rsid w:val="00DD0C64"/>
    <w:rsid w:val="00DD2491"/>
    <w:rsid w:val="00DD2572"/>
    <w:rsid w:val="00DD3FFB"/>
    <w:rsid w:val="00DD478E"/>
    <w:rsid w:val="00DD5B32"/>
    <w:rsid w:val="00DD76AD"/>
    <w:rsid w:val="00DE1344"/>
    <w:rsid w:val="00DE3811"/>
    <w:rsid w:val="00DE3D00"/>
    <w:rsid w:val="00DE4D27"/>
    <w:rsid w:val="00DE5314"/>
    <w:rsid w:val="00DF0B43"/>
    <w:rsid w:val="00DF122D"/>
    <w:rsid w:val="00DF2EAC"/>
    <w:rsid w:val="00DF599E"/>
    <w:rsid w:val="00DF6B82"/>
    <w:rsid w:val="00E01D07"/>
    <w:rsid w:val="00E072CE"/>
    <w:rsid w:val="00E07304"/>
    <w:rsid w:val="00E074B8"/>
    <w:rsid w:val="00E117FC"/>
    <w:rsid w:val="00E12084"/>
    <w:rsid w:val="00E20650"/>
    <w:rsid w:val="00E22554"/>
    <w:rsid w:val="00E23184"/>
    <w:rsid w:val="00E23656"/>
    <w:rsid w:val="00E236AB"/>
    <w:rsid w:val="00E24844"/>
    <w:rsid w:val="00E24B1C"/>
    <w:rsid w:val="00E2571E"/>
    <w:rsid w:val="00E27B40"/>
    <w:rsid w:val="00E31E62"/>
    <w:rsid w:val="00E32971"/>
    <w:rsid w:val="00E32D30"/>
    <w:rsid w:val="00E32E46"/>
    <w:rsid w:val="00E343C8"/>
    <w:rsid w:val="00E35253"/>
    <w:rsid w:val="00E35573"/>
    <w:rsid w:val="00E35FBA"/>
    <w:rsid w:val="00E406C8"/>
    <w:rsid w:val="00E45873"/>
    <w:rsid w:val="00E45CAB"/>
    <w:rsid w:val="00E462AB"/>
    <w:rsid w:val="00E46312"/>
    <w:rsid w:val="00E46AAD"/>
    <w:rsid w:val="00E46ADF"/>
    <w:rsid w:val="00E46F77"/>
    <w:rsid w:val="00E500BD"/>
    <w:rsid w:val="00E500DF"/>
    <w:rsid w:val="00E506F1"/>
    <w:rsid w:val="00E523EF"/>
    <w:rsid w:val="00E53B7A"/>
    <w:rsid w:val="00E55446"/>
    <w:rsid w:val="00E56C98"/>
    <w:rsid w:val="00E56D7E"/>
    <w:rsid w:val="00E57AC6"/>
    <w:rsid w:val="00E57DD6"/>
    <w:rsid w:val="00E60300"/>
    <w:rsid w:val="00E624E8"/>
    <w:rsid w:val="00E67176"/>
    <w:rsid w:val="00E67B04"/>
    <w:rsid w:val="00E70125"/>
    <w:rsid w:val="00E70672"/>
    <w:rsid w:val="00E73517"/>
    <w:rsid w:val="00E748F6"/>
    <w:rsid w:val="00E7490E"/>
    <w:rsid w:val="00E76072"/>
    <w:rsid w:val="00E77423"/>
    <w:rsid w:val="00E82086"/>
    <w:rsid w:val="00E821CC"/>
    <w:rsid w:val="00E83860"/>
    <w:rsid w:val="00E85B1B"/>
    <w:rsid w:val="00E85B64"/>
    <w:rsid w:val="00E860BB"/>
    <w:rsid w:val="00E90F87"/>
    <w:rsid w:val="00E92740"/>
    <w:rsid w:val="00E92B26"/>
    <w:rsid w:val="00E93122"/>
    <w:rsid w:val="00E93590"/>
    <w:rsid w:val="00E951E9"/>
    <w:rsid w:val="00E956A6"/>
    <w:rsid w:val="00E9625E"/>
    <w:rsid w:val="00EA27F2"/>
    <w:rsid w:val="00EA7679"/>
    <w:rsid w:val="00EA7E97"/>
    <w:rsid w:val="00EB079A"/>
    <w:rsid w:val="00EB124D"/>
    <w:rsid w:val="00EB2A71"/>
    <w:rsid w:val="00EB4200"/>
    <w:rsid w:val="00EB5942"/>
    <w:rsid w:val="00EB78AE"/>
    <w:rsid w:val="00EC148E"/>
    <w:rsid w:val="00EC21A9"/>
    <w:rsid w:val="00EC3289"/>
    <w:rsid w:val="00EC42C9"/>
    <w:rsid w:val="00EC44FB"/>
    <w:rsid w:val="00EC531D"/>
    <w:rsid w:val="00ED04FE"/>
    <w:rsid w:val="00ED09B4"/>
    <w:rsid w:val="00ED0DA5"/>
    <w:rsid w:val="00ED4571"/>
    <w:rsid w:val="00EE0C8D"/>
    <w:rsid w:val="00EE2C87"/>
    <w:rsid w:val="00EE4DAC"/>
    <w:rsid w:val="00EE6923"/>
    <w:rsid w:val="00EE71FE"/>
    <w:rsid w:val="00EE73F9"/>
    <w:rsid w:val="00EF0564"/>
    <w:rsid w:val="00EF194D"/>
    <w:rsid w:val="00EF2349"/>
    <w:rsid w:val="00EF43CE"/>
    <w:rsid w:val="00EF44B6"/>
    <w:rsid w:val="00EF4637"/>
    <w:rsid w:val="00EF67CF"/>
    <w:rsid w:val="00EF7BDA"/>
    <w:rsid w:val="00EF7E7C"/>
    <w:rsid w:val="00F0056F"/>
    <w:rsid w:val="00F0081E"/>
    <w:rsid w:val="00F0165E"/>
    <w:rsid w:val="00F021FB"/>
    <w:rsid w:val="00F022EE"/>
    <w:rsid w:val="00F05BF8"/>
    <w:rsid w:val="00F06390"/>
    <w:rsid w:val="00F07882"/>
    <w:rsid w:val="00F112B3"/>
    <w:rsid w:val="00F112D9"/>
    <w:rsid w:val="00F12A18"/>
    <w:rsid w:val="00F13736"/>
    <w:rsid w:val="00F1403F"/>
    <w:rsid w:val="00F148CE"/>
    <w:rsid w:val="00F15CB0"/>
    <w:rsid w:val="00F2029A"/>
    <w:rsid w:val="00F21BD5"/>
    <w:rsid w:val="00F22C9D"/>
    <w:rsid w:val="00F23171"/>
    <w:rsid w:val="00F24FD3"/>
    <w:rsid w:val="00F26E4B"/>
    <w:rsid w:val="00F3033D"/>
    <w:rsid w:val="00F32CD8"/>
    <w:rsid w:val="00F3371D"/>
    <w:rsid w:val="00F35106"/>
    <w:rsid w:val="00F35507"/>
    <w:rsid w:val="00F37E5E"/>
    <w:rsid w:val="00F402D8"/>
    <w:rsid w:val="00F40C0E"/>
    <w:rsid w:val="00F43B89"/>
    <w:rsid w:val="00F43E4B"/>
    <w:rsid w:val="00F47416"/>
    <w:rsid w:val="00F5096F"/>
    <w:rsid w:val="00F515F1"/>
    <w:rsid w:val="00F52749"/>
    <w:rsid w:val="00F54044"/>
    <w:rsid w:val="00F549A7"/>
    <w:rsid w:val="00F56883"/>
    <w:rsid w:val="00F56DCA"/>
    <w:rsid w:val="00F5786E"/>
    <w:rsid w:val="00F60DCD"/>
    <w:rsid w:val="00F6150A"/>
    <w:rsid w:val="00F620EE"/>
    <w:rsid w:val="00F66732"/>
    <w:rsid w:val="00F66807"/>
    <w:rsid w:val="00F74325"/>
    <w:rsid w:val="00F7564A"/>
    <w:rsid w:val="00F8005A"/>
    <w:rsid w:val="00F80838"/>
    <w:rsid w:val="00F80C6B"/>
    <w:rsid w:val="00F819EE"/>
    <w:rsid w:val="00F842F6"/>
    <w:rsid w:val="00F843C5"/>
    <w:rsid w:val="00F85CD3"/>
    <w:rsid w:val="00F8671A"/>
    <w:rsid w:val="00F86FF2"/>
    <w:rsid w:val="00F873FC"/>
    <w:rsid w:val="00F9075C"/>
    <w:rsid w:val="00F9569E"/>
    <w:rsid w:val="00F95A51"/>
    <w:rsid w:val="00F970AD"/>
    <w:rsid w:val="00F971E6"/>
    <w:rsid w:val="00F9773C"/>
    <w:rsid w:val="00F9791C"/>
    <w:rsid w:val="00FA1A8E"/>
    <w:rsid w:val="00FA4595"/>
    <w:rsid w:val="00FA60FF"/>
    <w:rsid w:val="00FA6ADD"/>
    <w:rsid w:val="00FA7750"/>
    <w:rsid w:val="00FA79DC"/>
    <w:rsid w:val="00FB1AD4"/>
    <w:rsid w:val="00FB33D3"/>
    <w:rsid w:val="00FB73AE"/>
    <w:rsid w:val="00FB7BCD"/>
    <w:rsid w:val="00FC0E0E"/>
    <w:rsid w:val="00FC1598"/>
    <w:rsid w:val="00FC1657"/>
    <w:rsid w:val="00FC2A1E"/>
    <w:rsid w:val="00FC3D91"/>
    <w:rsid w:val="00FC4442"/>
    <w:rsid w:val="00FC5EDA"/>
    <w:rsid w:val="00FC6D57"/>
    <w:rsid w:val="00FC74B0"/>
    <w:rsid w:val="00FD5A63"/>
    <w:rsid w:val="00FD6218"/>
    <w:rsid w:val="00FD655A"/>
    <w:rsid w:val="00FD6C46"/>
    <w:rsid w:val="00FE57BE"/>
    <w:rsid w:val="00FF0EB7"/>
    <w:rsid w:val="00FF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7E1206"/>
  <w15:docId w15:val="{43E4DE70-0397-4437-9669-5CF11F408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C165C5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7343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164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qFormat/>
    <w:rsid w:val="00FA79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0E3CE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unhideWhenUsed/>
    <w:qFormat/>
    <w:rsid w:val="000E3CEC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0E3CEC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nhideWhenUsed/>
    <w:qFormat/>
    <w:rsid w:val="000E3CEC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177B9E"/>
    <w:rPr>
      <w:color w:val="0000FF"/>
      <w:u w:val="single"/>
    </w:rPr>
  </w:style>
  <w:style w:type="paragraph" w:customStyle="1" w:styleId="Glavaoddelek">
    <w:name w:val="Glava_oddelek"/>
    <w:basedOn w:val="Navaden"/>
    <w:next w:val="Glavatekst"/>
    <w:rsid w:val="0075429E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Glavatekst">
    <w:name w:val="Glava tekst"/>
    <w:basedOn w:val="Navaden"/>
    <w:rsid w:val="007F1B14"/>
    <w:pPr>
      <w:jc w:val="right"/>
    </w:pPr>
    <w:rPr>
      <w:rFonts w:ascii="Arial Narrow" w:hAnsi="Arial Narrow"/>
      <w:color w:val="223988"/>
      <w:sz w:val="20"/>
    </w:rPr>
  </w:style>
  <w:style w:type="character" w:customStyle="1" w:styleId="Glavabullet">
    <w:name w:val="Glava bullet"/>
    <w:rsid w:val="00535B85"/>
    <w:rPr>
      <w:b/>
    </w:rPr>
  </w:style>
  <w:style w:type="paragraph" w:customStyle="1" w:styleId="KCprvavrstica">
    <w:name w:val="KC prva vrstica"/>
    <w:basedOn w:val="Navaden"/>
    <w:rsid w:val="00853C58"/>
    <w:pPr>
      <w:spacing w:before="720"/>
    </w:pPr>
  </w:style>
  <w:style w:type="paragraph" w:customStyle="1" w:styleId="KCtekst">
    <w:name w:val="KC tekst"/>
    <w:basedOn w:val="KCprvavrstica"/>
    <w:rsid w:val="00853C58"/>
    <w:pPr>
      <w:spacing w:before="0"/>
      <w:jc w:val="both"/>
    </w:pPr>
  </w:style>
  <w:style w:type="paragraph" w:styleId="Besedilooblaka">
    <w:name w:val="Balloon Text"/>
    <w:basedOn w:val="Navaden"/>
    <w:link w:val="BesedilooblakaZnak"/>
    <w:rsid w:val="00C236A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C236A6"/>
    <w:rPr>
      <w:rFonts w:ascii="Tahoma" w:hAnsi="Tahoma" w:cs="Tahoma"/>
      <w:sz w:val="16"/>
      <w:szCs w:val="16"/>
    </w:rPr>
  </w:style>
  <w:style w:type="paragraph" w:styleId="Glava">
    <w:name w:val="header"/>
    <w:aliases w:val="Znak Znak Znak,Znak Znak,Znak, Znak,Glava1,E-PVO-glava,Header-PR"/>
    <w:basedOn w:val="Navaden"/>
    <w:link w:val="GlavaZnak"/>
    <w:rsid w:val="00C236A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 Znak Znak,Glava1 Znak,E-PVO-glava Znak,Header-PR Znak"/>
    <w:basedOn w:val="Privzetapisavaodstavka"/>
    <w:link w:val="Glava"/>
    <w:rsid w:val="00C236A6"/>
    <w:rPr>
      <w:sz w:val="24"/>
      <w:szCs w:val="24"/>
    </w:rPr>
  </w:style>
  <w:style w:type="paragraph" w:styleId="Noga">
    <w:name w:val="footer"/>
    <w:basedOn w:val="Navaden"/>
    <w:link w:val="NogaZnak"/>
    <w:uiPriority w:val="99"/>
    <w:rsid w:val="00C236A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236A6"/>
    <w:rPr>
      <w:sz w:val="24"/>
      <w:szCs w:val="24"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612ECC"/>
    <w:pPr>
      <w:ind w:left="720"/>
      <w:contextualSpacing/>
    </w:pPr>
  </w:style>
  <w:style w:type="table" w:styleId="Tabelamrea">
    <w:name w:val="Table Grid"/>
    <w:aliases w:val="Tabela - mreža"/>
    <w:basedOn w:val="Navadnatabela"/>
    <w:rsid w:val="00612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link w:val="BrezrazmikovZnak"/>
    <w:uiPriority w:val="1"/>
    <w:qFormat/>
    <w:rsid w:val="00EF67CF"/>
    <w:rPr>
      <w:sz w:val="24"/>
      <w:szCs w:val="24"/>
    </w:rPr>
  </w:style>
  <w:style w:type="character" w:styleId="Krepko">
    <w:name w:val="Strong"/>
    <w:uiPriority w:val="22"/>
    <w:qFormat/>
    <w:rsid w:val="00FD6218"/>
    <w:rPr>
      <w:b/>
      <w:bCs/>
    </w:r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rsid w:val="00C17E83"/>
    <w:rPr>
      <w:sz w:val="24"/>
      <w:szCs w:val="24"/>
    </w:rPr>
  </w:style>
  <w:style w:type="paragraph" w:styleId="Telobesedila">
    <w:name w:val="Body Text"/>
    <w:basedOn w:val="Navaden"/>
    <w:link w:val="TelobesedilaZnak"/>
    <w:uiPriority w:val="99"/>
    <w:rsid w:val="00C17E83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C17E83"/>
    <w:rPr>
      <w:sz w:val="24"/>
      <w:szCs w:val="24"/>
    </w:rPr>
  </w:style>
  <w:style w:type="character" w:customStyle="1" w:styleId="Naslov3Znak">
    <w:name w:val="Naslov 3 Znak"/>
    <w:basedOn w:val="Privzetapisavaodstavka"/>
    <w:link w:val="Naslov3"/>
    <w:rsid w:val="00FA79DC"/>
    <w:rPr>
      <w:rFonts w:ascii="Cambria" w:hAnsi="Cambria"/>
      <w:b/>
      <w:bCs/>
      <w:sz w:val="26"/>
      <w:szCs w:val="26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2E141A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2E141A"/>
    <w:rPr>
      <w:sz w:val="24"/>
      <w:szCs w:val="24"/>
    </w:rPr>
  </w:style>
  <w:style w:type="character" w:customStyle="1" w:styleId="Naslov2Znak">
    <w:name w:val="Naslov 2 Znak"/>
    <w:basedOn w:val="Privzetapisavaodstavka"/>
    <w:link w:val="Naslov2"/>
    <w:rsid w:val="001641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lobesedila3">
    <w:name w:val="Body Text 3"/>
    <w:basedOn w:val="Navaden"/>
    <w:link w:val="Telobesedila3Znak"/>
    <w:uiPriority w:val="99"/>
    <w:rsid w:val="00164132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164132"/>
    <w:rPr>
      <w:sz w:val="16"/>
      <w:szCs w:val="16"/>
      <w:lang w:val="x-none" w:eastAsia="x-none"/>
    </w:rPr>
  </w:style>
  <w:style w:type="paragraph" w:styleId="Navadensplet">
    <w:name w:val="Normal (Web)"/>
    <w:basedOn w:val="Navaden"/>
    <w:uiPriority w:val="99"/>
    <w:rsid w:val="00164132"/>
    <w:pPr>
      <w:spacing w:before="100" w:beforeAutospacing="1" w:after="100" w:afterAutospacing="1"/>
    </w:pPr>
  </w:style>
  <w:style w:type="paragraph" w:styleId="Naslovpoiljatelja">
    <w:name w:val="envelope return"/>
    <w:basedOn w:val="Navaden"/>
    <w:uiPriority w:val="99"/>
    <w:rsid w:val="00164132"/>
    <w:rPr>
      <w:rFonts w:ascii="Arial" w:hAnsi="Arial" w:cs="Arial"/>
      <w:lang w:eastAsia="en-US"/>
    </w:rPr>
  </w:style>
  <w:style w:type="paragraph" w:customStyle="1" w:styleId="Default">
    <w:name w:val="Default"/>
    <w:uiPriority w:val="99"/>
    <w:rsid w:val="0016413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Odstavekseznama1">
    <w:name w:val="Odstavek seznama1"/>
    <w:basedOn w:val="Navaden"/>
    <w:qFormat/>
    <w:rsid w:val="00164132"/>
    <w:pPr>
      <w:ind w:left="708"/>
    </w:pPr>
  </w:style>
  <w:style w:type="character" w:customStyle="1" w:styleId="Naslov1Znak">
    <w:name w:val="Naslov 1 Znak"/>
    <w:basedOn w:val="Privzetapisavaodstavka"/>
    <w:link w:val="Naslov1"/>
    <w:rsid w:val="0073433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lineazaodstavkom">
    <w:name w:val="alineazaodstavkom"/>
    <w:basedOn w:val="Navaden"/>
    <w:rsid w:val="00734336"/>
    <w:pPr>
      <w:spacing w:before="100" w:beforeAutospacing="1" w:after="100" w:afterAutospacing="1"/>
    </w:pPr>
  </w:style>
  <w:style w:type="paragraph" w:customStyle="1" w:styleId="BodyText21">
    <w:name w:val="Body Text 21"/>
    <w:basedOn w:val="Navaden"/>
    <w:rsid w:val="0073433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Century Schoolbook" w:hAnsi="Century Schoolbook"/>
      <w:b/>
      <w:szCs w:val="20"/>
    </w:rPr>
  </w:style>
  <w:style w:type="paragraph" w:customStyle="1" w:styleId="ALINEJE">
    <w:name w:val="ALINEJE"/>
    <w:basedOn w:val="Navaden"/>
    <w:qFormat/>
    <w:rsid w:val="006710C3"/>
    <w:pPr>
      <w:numPr>
        <w:numId w:val="7"/>
      </w:numPr>
      <w:jc w:val="both"/>
    </w:pPr>
    <w:rPr>
      <w:rFonts w:ascii="Bookman Old Style" w:hAnsi="Bookman Old Style"/>
      <w:sz w:val="18"/>
    </w:rPr>
  </w:style>
  <w:style w:type="paragraph" w:customStyle="1" w:styleId="TEKST">
    <w:name w:val="TEKST"/>
    <w:basedOn w:val="Glava"/>
    <w:qFormat/>
    <w:rsid w:val="006710C3"/>
    <w:pPr>
      <w:tabs>
        <w:tab w:val="clear" w:pos="4536"/>
        <w:tab w:val="clear" w:pos="9072"/>
      </w:tabs>
      <w:spacing w:after="120"/>
      <w:jc w:val="both"/>
    </w:pPr>
    <w:rPr>
      <w:rFonts w:ascii="Bookman Old Style" w:hAnsi="Bookman Old Style"/>
      <w:sz w:val="18"/>
      <w:szCs w:val="20"/>
    </w:rPr>
  </w:style>
  <w:style w:type="character" w:styleId="Pripombasklic">
    <w:name w:val="annotation reference"/>
    <w:aliases w:val="Komentar - sklic"/>
    <w:basedOn w:val="Privzetapisavaodstavka"/>
    <w:uiPriority w:val="99"/>
    <w:unhideWhenUsed/>
    <w:rsid w:val="00A975B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nhideWhenUsed/>
    <w:rsid w:val="00A975BE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rsid w:val="00A975BE"/>
  </w:style>
  <w:style w:type="paragraph" w:styleId="Zadevapripombe">
    <w:name w:val="annotation subject"/>
    <w:aliases w:val="Zadeva komentarja"/>
    <w:basedOn w:val="Pripombabesedilo"/>
    <w:next w:val="Pripombabesedilo"/>
    <w:link w:val="ZadevapripombeZnak"/>
    <w:uiPriority w:val="99"/>
    <w:unhideWhenUsed/>
    <w:rsid w:val="00A975BE"/>
    <w:rPr>
      <w:b/>
      <w:bCs/>
    </w:rPr>
  </w:style>
  <w:style w:type="character" w:customStyle="1" w:styleId="ZadevapripombeZnak">
    <w:name w:val="Zadeva pripombe Znak"/>
    <w:aliases w:val="Zadeva komentarja Znak1"/>
    <w:basedOn w:val="PripombabesediloZnak"/>
    <w:link w:val="Zadevapripombe"/>
    <w:uiPriority w:val="99"/>
    <w:rsid w:val="00A975BE"/>
    <w:rPr>
      <w:b/>
      <w:bCs/>
    </w:rPr>
  </w:style>
  <w:style w:type="character" w:styleId="Poudarek">
    <w:name w:val="Emphasis"/>
    <w:uiPriority w:val="20"/>
    <w:qFormat/>
    <w:rsid w:val="00503FBF"/>
    <w:rPr>
      <w:i/>
      <w:iCs/>
    </w:rPr>
  </w:style>
  <w:style w:type="character" w:customStyle="1" w:styleId="apple-converted-space">
    <w:name w:val="apple-converted-space"/>
    <w:rsid w:val="00503FBF"/>
  </w:style>
  <w:style w:type="character" w:customStyle="1" w:styleId="PripombabesediloZnak1">
    <w:name w:val="Pripomba – besedilo Znak1"/>
    <w:basedOn w:val="Privzetapisavaodstavka"/>
    <w:rsid w:val="00503FBF"/>
  </w:style>
  <w:style w:type="paragraph" w:styleId="Naslov">
    <w:name w:val="Title"/>
    <w:basedOn w:val="Navaden"/>
    <w:link w:val="NaslovZnak"/>
    <w:qFormat/>
    <w:rsid w:val="00030532"/>
    <w:pPr>
      <w:jc w:val="center"/>
    </w:pPr>
    <w:rPr>
      <w:b/>
      <w:bCs/>
    </w:rPr>
  </w:style>
  <w:style w:type="character" w:customStyle="1" w:styleId="NaslovZnak">
    <w:name w:val="Naslov Znak"/>
    <w:basedOn w:val="Privzetapisavaodstavka"/>
    <w:link w:val="Naslov"/>
    <w:rsid w:val="00030532"/>
    <w:rPr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nhideWhenUsed/>
    <w:rsid w:val="00F43E4B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43E4B"/>
    <w:rPr>
      <w:sz w:val="24"/>
      <w:szCs w:val="24"/>
    </w:rPr>
  </w:style>
  <w:style w:type="paragraph" w:customStyle="1" w:styleId="BodyText31">
    <w:name w:val="Body Text 31"/>
    <w:basedOn w:val="Navaden"/>
    <w:rsid w:val="00F43E4B"/>
    <w:pPr>
      <w:jc w:val="both"/>
    </w:pPr>
    <w:rPr>
      <w:rFonts w:ascii="Arial" w:hAnsi="Arial"/>
      <w:sz w:val="22"/>
      <w:szCs w:val="20"/>
    </w:rPr>
  </w:style>
  <w:style w:type="paragraph" w:customStyle="1" w:styleId="ASB2">
    <w:name w:val="A_SB2"/>
    <w:basedOn w:val="Navaden"/>
    <w:rsid w:val="00F43E4B"/>
    <w:rPr>
      <w:szCs w:val="20"/>
      <w:lang w:val="en-GB"/>
    </w:rPr>
  </w:style>
  <w:style w:type="paragraph" w:customStyle="1" w:styleId="xl38">
    <w:name w:val="xl38"/>
    <w:basedOn w:val="Navaden"/>
    <w:rsid w:val="00F43E4B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styleId="Datum">
    <w:name w:val="Date"/>
    <w:basedOn w:val="Navaden"/>
    <w:next w:val="Navaden"/>
    <w:link w:val="DatumZnak"/>
    <w:rsid w:val="00F43E4B"/>
    <w:pPr>
      <w:spacing w:after="240"/>
      <w:jc w:val="both"/>
    </w:pPr>
    <w:rPr>
      <w:szCs w:val="20"/>
      <w:lang w:val="en-GB" w:eastAsia="en-US"/>
    </w:rPr>
  </w:style>
  <w:style w:type="character" w:customStyle="1" w:styleId="DatumZnak">
    <w:name w:val="Datum Znak"/>
    <w:basedOn w:val="Privzetapisavaodstavka"/>
    <w:link w:val="Datum"/>
    <w:rsid w:val="00F43E4B"/>
    <w:rPr>
      <w:sz w:val="24"/>
      <w:lang w:val="en-GB" w:eastAsia="en-US"/>
    </w:rPr>
  </w:style>
  <w:style w:type="paragraph" w:customStyle="1" w:styleId="normalnsinglespace">
    <w:name w:val="normal_n_singlespace"/>
    <w:basedOn w:val="Navaden"/>
    <w:rsid w:val="00F43E4B"/>
    <w:pPr>
      <w:jc w:val="both"/>
    </w:pPr>
    <w:rPr>
      <w:rFonts w:ascii="Verdana" w:hAnsi="Verdana"/>
      <w:sz w:val="22"/>
      <w:lang w:eastAsia="en-US"/>
    </w:rPr>
  </w:style>
  <w:style w:type="paragraph" w:customStyle="1" w:styleId="bodytext210">
    <w:name w:val="bodytext21"/>
    <w:basedOn w:val="Navaden"/>
    <w:rsid w:val="00F43E4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Bodytext2">
    <w:name w:val="Body text (2)_"/>
    <w:link w:val="Bodytext20"/>
    <w:rsid w:val="00F5096F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Bodytext20">
    <w:name w:val="Body text (2)"/>
    <w:basedOn w:val="Navaden"/>
    <w:link w:val="Bodytext2"/>
    <w:rsid w:val="00F5096F"/>
    <w:pPr>
      <w:widowControl w:val="0"/>
      <w:shd w:val="clear" w:color="auto" w:fill="FFFFFF"/>
      <w:spacing w:before="420" w:after="300" w:line="0" w:lineRule="atLeast"/>
      <w:ind w:hanging="480"/>
      <w:jc w:val="both"/>
    </w:pPr>
    <w:rPr>
      <w:rFonts w:ascii="Arial" w:eastAsia="Arial" w:hAnsi="Arial" w:cs="Arial"/>
      <w:sz w:val="22"/>
      <w:szCs w:val="22"/>
    </w:rPr>
  </w:style>
  <w:style w:type="character" w:customStyle="1" w:styleId="Bodytext3">
    <w:name w:val="Body text (3)_"/>
    <w:basedOn w:val="Privzetapisavaodstavka"/>
    <w:link w:val="Bodytext30"/>
    <w:rsid w:val="00F56883"/>
    <w:rPr>
      <w:rFonts w:ascii="Arial" w:eastAsia="Arial" w:hAnsi="Arial" w:cs="Arial"/>
      <w:b/>
      <w:bCs/>
      <w:sz w:val="22"/>
      <w:szCs w:val="22"/>
      <w:shd w:val="clear" w:color="auto" w:fill="FFFFFF"/>
    </w:rPr>
  </w:style>
  <w:style w:type="paragraph" w:customStyle="1" w:styleId="Bodytext30">
    <w:name w:val="Body text (3)"/>
    <w:basedOn w:val="Navaden"/>
    <w:link w:val="Bodytext3"/>
    <w:rsid w:val="00F56883"/>
    <w:pPr>
      <w:widowControl w:val="0"/>
      <w:shd w:val="clear" w:color="auto" w:fill="FFFFFF"/>
      <w:spacing w:before="540" w:after="420" w:line="259" w:lineRule="exact"/>
      <w:ind w:hanging="500"/>
      <w:jc w:val="both"/>
    </w:pPr>
    <w:rPr>
      <w:rFonts w:ascii="Arial" w:eastAsia="Arial" w:hAnsi="Arial" w:cs="Arial"/>
      <w:b/>
      <w:bCs/>
      <w:sz w:val="22"/>
      <w:szCs w:val="22"/>
    </w:rPr>
  </w:style>
  <w:style w:type="table" w:styleId="Srednjiseznam2poudarek1">
    <w:name w:val="Medium List 2 Accent 1"/>
    <w:basedOn w:val="Navadnatabela"/>
    <w:uiPriority w:val="66"/>
    <w:rsid w:val="00391B8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181666"/>
    <w:rPr>
      <w:color w:val="605E5C"/>
      <w:shd w:val="clear" w:color="auto" w:fill="E1DFDD"/>
    </w:rPr>
  </w:style>
  <w:style w:type="paragraph" w:styleId="Otevilenseznam">
    <w:name w:val="List Number"/>
    <w:basedOn w:val="Navaden"/>
    <w:unhideWhenUsed/>
    <w:rsid w:val="00445E21"/>
    <w:pPr>
      <w:numPr>
        <w:numId w:val="10"/>
      </w:numPr>
      <w:spacing w:after="240"/>
      <w:jc w:val="both"/>
    </w:pPr>
    <w:rPr>
      <w:sz w:val="22"/>
      <w:szCs w:val="20"/>
      <w:lang w:eastAsia="en-US"/>
    </w:rPr>
  </w:style>
  <w:style w:type="table" w:customStyle="1" w:styleId="NormalTablePHPDOCX">
    <w:name w:val="Normal Table PHPDOCX"/>
    <w:uiPriority w:val="99"/>
    <w:semiHidden/>
    <w:qFormat/>
    <w:rsid w:val="00445E21"/>
    <w:rPr>
      <w:rFonts w:asciiTheme="minorHAnsi" w:eastAsiaTheme="minorHAnsi" w:hAnsiTheme="minorHAnsi" w:cstheme="minorBidi"/>
      <w:sz w:val="22"/>
      <w:szCs w:val="22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">
    <w:name w:val="p"/>
    <w:basedOn w:val="Navaden"/>
    <w:rsid w:val="00706948"/>
    <w:pPr>
      <w:spacing w:before="40" w:after="10"/>
      <w:ind w:left="10" w:right="10" w:firstLine="240"/>
      <w:jc w:val="both"/>
    </w:pPr>
    <w:rPr>
      <w:rFonts w:ascii="Arial" w:hAnsi="Arial" w:cs="Arial"/>
      <w:color w:val="222222"/>
      <w:sz w:val="22"/>
      <w:szCs w:val="22"/>
    </w:rPr>
  </w:style>
  <w:style w:type="paragraph" w:customStyle="1" w:styleId="a">
    <w:basedOn w:val="Pripombabesedilo"/>
    <w:next w:val="Pripombabesedilo"/>
    <w:rsid w:val="006D3C7F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6D3C7F"/>
    <w:rPr>
      <w:sz w:val="24"/>
      <w:szCs w:val="24"/>
      <w:lang w:val="en-US" w:eastAsia="en-US"/>
    </w:rPr>
  </w:style>
  <w:style w:type="paragraph" w:styleId="Golobesedilo">
    <w:name w:val="Plain Text"/>
    <w:basedOn w:val="Navaden"/>
    <w:link w:val="GolobesediloZnak"/>
    <w:uiPriority w:val="99"/>
    <w:unhideWhenUsed/>
    <w:rsid w:val="006D3C7F"/>
    <w:rPr>
      <w:rFonts w:ascii="Calibri" w:eastAsia="Calibri" w:hAnsi="Calibr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6D3C7F"/>
    <w:rPr>
      <w:rFonts w:ascii="Calibri" w:eastAsia="Calibri" w:hAnsi="Calibri"/>
      <w:sz w:val="22"/>
      <w:szCs w:val="21"/>
      <w:lang w:eastAsia="en-US"/>
    </w:rPr>
  </w:style>
  <w:style w:type="character" w:customStyle="1" w:styleId="Bodytext2Bold">
    <w:name w:val="Body text (2) + Bold"/>
    <w:basedOn w:val="Bodytext2"/>
    <w:rsid w:val="000E705B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sl-SI" w:eastAsia="sl-SI" w:bidi="sl-SI"/>
    </w:rPr>
  </w:style>
  <w:style w:type="character" w:customStyle="1" w:styleId="Heading3">
    <w:name w:val="Heading #3"/>
    <w:basedOn w:val="Privzetapisavaodstavka"/>
    <w:rsid w:val="000E705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effect w:val="none"/>
      <w:lang w:val="sl-SI" w:eastAsia="sl-SI" w:bidi="sl-SI"/>
    </w:rPr>
  </w:style>
  <w:style w:type="character" w:customStyle="1" w:styleId="Naslov4Znak">
    <w:name w:val="Naslov 4 Znak"/>
    <w:basedOn w:val="Privzetapisavaodstavka"/>
    <w:link w:val="Naslov4"/>
    <w:rsid w:val="000E3CEC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0E3CEC"/>
    <w:rPr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0E3CEC"/>
    <w:rPr>
      <w:rFonts w:ascii="Calibri" w:hAnsi="Calibri"/>
      <w:b/>
      <w:bCs/>
      <w:sz w:val="22"/>
      <w:szCs w:val="22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0E3CEC"/>
    <w:rPr>
      <w:rFonts w:ascii="Arial" w:hAnsi="Arial"/>
      <w:b/>
      <w:bCs/>
      <w:sz w:val="32"/>
      <w:szCs w:val="32"/>
      <w:lang w:val="x-none" w:eastAsia="x-none"/>
    </w:rPr>
  </w:style>
  <w:style w:type="paragraph" w:customStyle="1" w:styleId="default0">
    <w:name w:val="default"/>
    <w:basedOn w:val="Navaden"/>
    <w:rsid w:val="000E3CEC"/>
    <w:pPr>
      <w:spacing w:before="100" w:beforeAutospacing="1" w:after="100" w:afterAutospacing="1"/>
    </w:pPr>
  </w:style>
  <w:style w:type="character" w:styleId="SledenaHiperpovezava">
    <w:name w:val="FollowedHyperlink"/>
    <w:uiPriority w:val="99"/>
    <w:semiHidden/>
    <w:unhideWhenUsed/>
    <w:rsid w:val="000E3CEC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0E3C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0E3CEC"/>
    <w:rPr>
      <w:rFonts w:ascii="Courier New" w:hAnsi="Courier New"/>
      <w:lang w:val="en-US"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locked/>
    <w:rsid w:val="000E3CEC"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0E3CEC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0E3CEC"/>
  </w:style>
  <w:style w:type="character" w:customStyle="1" w:styleId="PripombabesediloZnak2">
    <w:name w:val="Pripomba – besedilo Znak2"/>
    <w:aliases w:val="Komentar - besedilo Znak1"/>
    <w:basedOn w:val="Privzetapisavaodstavka"/>
    <w:uiPriority w:val="99"/>
    <w:locked/>
    <w:rsid w:val="000E3CE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0E3CEC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0E3CEC"/>
  </w:style>
  <w:style w:type="paragraph" w:styleId="Telobesedila-zamik">
    <w:name w:val="Body Text Indent"/>
    <w:basedOn w:val="Navaden"/>
    <w:link w:val="Telobesedila-zamikZnak"/>
    <w:unhideWhenUsed/>
    <w:rsid w:val="000E3CEC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0E3CEC"/>
    <w:rPr>
      <w:sz w:val="24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unhideWhenUsed/>
    <w:rsid w:val="000E3CEC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0E3CEC"/>
    <w:rPr>
      <w:sz w:val="16"/>
      <w:szCs w:val="16"/>
      <w:lang w:val="x-none" w:eastAsia="x-none"/>
    </w:rPr>
  </w:style>
  <w:style w:type="paragraph" w:styleId="Blokbesedila">
    <w:name w:val="Block Text"/>
    <w:basedOn w:val="Navaden"/>
    <w:unhideWhenUsed/>
    <w:rsid w:val="000E3CEC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nhideWhenUsed/>
    <w:rsid w:val="000E3CEC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0E3CEC"/>
    <w:rPr>
      <w:rFonts w:ascii="Tahoma" w:hAnsi="Tahoma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uiPriority w:val="99"/>
    <w:semiHidden/>
    <w:locked/>
    <w:rsid w:val="000E3CEC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0E3CEC"/>
    <w:rPr>
      <w:sz w:val="24"/>
      <w:szCs w:val="24"/>
    </w:rPr>
  </w:style>
  <w:style w:type="paragraph" w:customStyle="1" w:styleId="BodyText22">
    <w:name w:val="Body Text 22"/>
    <w:basedOn w:val="Navaden"/>
    <w:rsid w:val="000E3CEC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0E3CEC"/>
    <w:rPr>
      <w:rFonts w:ascii="Calibri" w:eastAsia="Calibri" w:hAnsi="Calibri"/>
      <w:sz w:val="22"/>
      <w:szCs w:val="22"/>
      <w:lang w:val="en-US" w:eastAsia="en-US"/>
    </w:rPr>
  </w:style>
  <w:style w:type="paragraph" w:customStyle="1" w:styleId="Telobesedila21">
    <w:name w:val="Telo besedila 21"/>
    <w:basedOn w:val="Navaden"/>
    <w:rsid w:val="000E3CEC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style77">
    <w:name w:val="style77"/>
    <w:basedOn w:val="Navaden"/>
    <w:rsid w:val="000E3CEC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rsid w:val="000E3CEC"/>
    <w:pPr>
      <w:ind w:left="720"/>
    </w:pPr>
  </w:style>
  <w:style w:type="paragraph" w:customStyle="1" w:styleId="Odstavekseznama2">
    <w:name w:val="Odstavek seznama2"/>
    <w:basedOn w:val="Navaden"/>
    <w:uiPriority w:val="34"/>
    <w:qFormat/>
    <w:rsid w:val="000E3CE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0E3CEC"/>
    <w:rPr>
      <w:sz w:val="20"/>
      <w:szCs w:val="20"/>
    </w:rPr>
  </w:style>
  <w:style w:type="paragraph" w:customStyle="1" w:styleId="Tabelle">
    <w:name w:val="Tabelle"/>
    <w:basedOn w:val="Navaden"/>
    <w:uiPriority w:val="99"/>
    <w:rsid w:val="000E3CEC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0E3CEC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0E3CEC"/>
    <w:pPr>
      <w:ind w:left="1440"/>
    </w:pPr>
  </w:style>
  <w:style w:type="paragraph" w:customStyle="1" w:styleId="NavadenKrepko">
    <w:name w:val="Navaden + Krepko"/>
    <w:basedOn w:val="Navaden"/>
    <w:uiPriority w:val="99"/>
    <w:rsid w:val="000E3CEC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0E3CEC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0E3CEC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0E3CEC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customStyle="1" w:styleId="align-justify">
    <w:name w:val="align-justify"/>
    <w:basedOn w:val="Navaden"/>
    <w:uiPriority w:val="99"/>
    <w:rsid w:val="000E3CEC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0E3CEC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0E3CEC"/>
    <w:pPr>
      <w:numPr>
        <w:numId w:val="12"/>
      </w:numPr>
    </w:pPr>
    <w:rPr>
      <w:rFonts w:ascii="Arial Narrow" w:hAnsi="Arial Narrow"/>
      <w:b/>
      <w:sz w:val="20"/>
      <w:szCs w:val="20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0E3CEC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0E3CEC"/>
    <w:pPr>
      <w:numPr>
        <w:ilvl w:val="1"/>
        <w:numId w:val="12"/>
      </w:numPr>
    </w:pPr>
    <w:rPr>
      <w:rFonts w:ascii="Arial Narrow" w:hAnsi="Arial Narrow"/>
      <w:sz w:val="20"/>
      <w:szCs w:val="20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0E3CEC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0E3CEC"/>
    <w:pPr>
      <w:numPr>
        <w:ilvl w:val="2"/>
        <w:numId w:val="12"/>
      </w:numPr>
    </w:pPr>
    <w:rPr>
      <w:rFonts w:ascii="Arial Narrow" w:hAnsi="Arial Narrow"/>
      <w:sz w:val="20"/>
      <w:szCs w:val="20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0E3CEC"/>
    <w:rPr>
      <w:vertAlign w:val="superscript"/>
    </w:rPr>
  </w:style>
  <w:style w:type="character" w:customStyle="1" w:styleId="pn">
    <w:name w:val="pn"/>
    <w:basedOn w:val="Privzetapisavaodstavka"/>
    <w:rsid w:val="000E3CEC"/>
  </w:style>
  <w:style w:type="character" w:customStyle="1" w:styleId="mediumtext">
    <w:name w:val="medium_text"/>
    <w:basedOn w:val="Privzetapisavaodstavka"/>
    <w:rsid w:val="000E3CEC"/>
  </w:style>
  <w:style w:type="character" w:customStyle="1" w:styleId="longtext">
    <w:name w:val="long_text"/>
    <w:basedOn w:val="Privzetapisavaodstavka"/>
    <w:rsid w:val="000E3CEC"/>
  </w:style>
  <w:style w:type="character" w:customStyle="1" w:styleId="shorttext">
    <w:name w:val="short_text"/>
    <w:basedOn w:val="Privzetapisavaodstavka"/>
    <w:rsid w:val="000E3CEC"/>
  </w:style>
  <w:style w:type="character" w:customStyle="1" w:styleId="ZadevapripombeZnak1">
    <w:name w:val="Zadeva pripombe Znak1"/>
    <w:uiPriority w:val="99"/>
    <w:semiHidden/>
    <w:locked/>
    <w:rsid w:val="000E3CEC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0E3CEC"/>
    <w:rPr>
      <w:rFonts w:eastAsia="Calibri"/>
      <w:lang w:val="x-none" w:eastAsia="x-none"/>
    </w:rPr>
  </w:style>
  <w:style w:type="character" w:customStyle="1" w:styleId="graytext">
    <w:name w:val="graytext"/>
    <w:rsid w:val="000E3CEC"/>
  </w:style>
  <w:style w:type="numbering" w:customStyle="1" w:styleId="SlogVrstinaoznaka">
    <w:name w:val="Slog Vrstična oznaka"/>
    <w:rsid w:val="000E3CEC"/>
    <w:pPr>
      <w:numPr>
        <w:numId w:val="13"/>
      </w:numPr>
    </w:pPr>
  </w:style>
  <w:style w:type="character" w:styleId="tevilkastrani">
    <w:name w:val="page number"/>
    <w:basedOn w:val="Privzetapisavaodstavka"/>
    <w:rsid w:val="000E3CEC"/>
  </w:style>
  <w:style w:type="paragraph" w:customStyle="1" w:styleId="NoSpacing1">
    <w:name w:val="No Spacing1"/>
    <w:qFormat/>
    <w:rsid w:val="000E3CEC"/>
    <w:rPr>
      <w:rFonts w:ascii="Calibri" w:eastAsia="Calibri" w:hAnsi="Calibri"/>
      <w:sz w:val="22"/>
      <w:szCs w:val="22"/>
      <w:lang w:val="en-US" w:eastAsia="en-US"/>
    </w:rPr>
  </w:style>
  <w:style w:type="paragraph" w:customStyle="1" w:styleId="Barvniseznampoudarek11">
    <w:name w:val="Barvni seznam – poudarek 11"/>
    <w:basedOn w:val="Navaden"/>
    <w:link w:val="ColorfulList-Accent1Char"/>
    <w:uiPriority w:val="34"/>
    <w:qFormat/>
    <w:rsid w:val="000E3CEC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avaden"/>
    <w:qFormat/>
    <w:rsid w:val="000E3CEC"/>
    <w:pPr>
      <w:ind w:left="708"/>
    </w:pPr>
  </w:style>
  <w:style w:type="character" w:customStyle="1" w:styleId="ColorfulList-Accent1Char">
    <w:name w:val="Colorful List - Accent 1 Char"/>
    <w:link w:val="Barvniseznampoudarek11"/>
    <w:uiPriority w:val="34"/>
    <w:rsid w:val="000E3CEC"/>
    <w:rPr>
      <w:rFonts w:ascii="Calibri" w:eastAsia="Calibri" w:hAnsi="Calibri"/>
      <w:sz w:val="22"/>
      <w:szCs w:val="22"/>
      <w:lang w:eastAsia="en-US"/>
    </w:rPr>
  </w:style>
  <w:style w:type="character" w:styleId="tevilkavrstice">
    <w:name w:val="line number"/>
    <w:basedOn w:val="Privzetapisavaodstavka"/>
    <w:uiPriority w:val="99"/>
    <w:unhideWhenUsed/>
    <w:rsid w:val="000E3CEC"/>
  </w:style>
  <w:style w:type="character" w:customStyle="1" w:styleId="Srednjamrea1poudarek2Znak">
    <w:name w:val="Srednja mreža 1 – poudarek 2 Znak"/>
    <w:link w:val="Srednjamrea1poudarek2"/>
    <w:uiPriority w:val="34"/>
    <w:rsid w:val="000E3CEC"/>
    <w:rPr>
      <w:rFonts w:ascii="Calibri" w:eastAsia="Calibri" w:hAnsi="Calibri" w:cs="Calibri"/>
      <w:sz w:val="22"/>
      <w:szCs w:val="22"/>
      <w:lang w:eastAsia="en-US"/>
    </w:rPr>
  </w:style>
  <w:style w:type="table" w:styleId="Srednjamrea1poudarek2">
    <w:name w:val="Medium Grid 1 Accent 2"/>
    <w:basedOn w:val="Navadnatabela"/>
    <w:link w:val="Srednjamrea1poudarek2Znak"/>
    <w:uiPriority w:val="34"/>
    <w:rsid w:val="000E3CEC"/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Heading11">
    <w:name w:val="Heading 11"/>
    <w:basedOn w:val="Navaden"/>
    <w:uiPriority w:val="1"/>
    <w:qFormat/>
    <w:rsid w:val="000E3CEC"/>
    <w:pPr>
      <w:widowControl w:val="0"/>
      <w:ind w:left="225"/>
      <w:outlineLvl w:val="1"/>
    </w:pPr>
    <w:rPr>
      <w:rFonts w:ascii="Arial" w:eastAsia="Arial" w:hAnsi="Arial"/>
      <w:b/>
      <w:bCs/>
      <w:sz w:val="20"/>
      <w:szCs w:val="20"/>
      <w:lang w:val="en-US" w:eastAsia="en-US"/>
    </w:rPr>
  </w:style>
  <w:style w:type="paragraph" w:customStyle="1" w:styleId="TableParagraph">
    <w:name w:val="Table Paragraph"/>
    <w:basedOn w:val="Navaden"/>
    <w:uiPriority w:val="1"/>
    <w:qFormat/>
    <w:rsid w:val="000E3CEC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Standard">
    <w:name w:val="Standard"/>
    <w:rsid w:val="000E3CEC"/>
    <w:pPr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jlqj4b">
    <w:name w:val="jlqj4b"/>
    <w:basedOn w:val="Privzetapisavaodstavka"/>
    <w:rsid w:val="00B12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9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3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0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0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5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1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nfoc016\My%20Documents\Dopis%20IC\dop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D2F2C-21E3-45AF-9988-67D0A46B7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</Template>
  <TotalTime>1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Tekst</vt:lpstr>
      <vt:lpstr>Tekst</vt:lpstr>
    </vt:vector>
  </TitlesOfParts>
  <Company>Pristop skupina d.o.o.</Company>
  <LinksUpToDate>false</LinksUpToDate>
  <CharactersWithSpaces>1783</CharactersWithSpaces>
  <SharedDoc>false</SharedDoc>
  <HLinks>
    <vt:vector size="6" baseType="variant">
      <vt:variant>
        <vt:i4>2949162</vt:i4>
      </vt:variant>
      <vt:variant>
        <vt:i4>0</vt:i4>
      </vt:variant>
      <vt:variant>
        <vt:i4>0</vt:i4>
      </vt:variant>
      <vt:variant>
        <vt:i4>5</vt:i4>
      </vt:variant>
      <vt:variant>
        <vt:lpwstr>http://www.kclj.s/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</dc:title>
  <dc:creator>veronika</dc:creator>
  <cp:lastModifiedBy>Lea Kuzmijak</cp:lastModifiedBy>
  <cp:revision>4</cp:revision>
  <cp:lastPrinted>2022-05-31T06:43:00Z</cp:lastPrinted>
  <dcterms:created xsi:type="dcterms:W3CDTF">2022-08-01T12:11:00Z</dcterms:created>
  <dcterms:modified xsi:type="dcterms:W3CDTF">2022-08-01T12:18:00Z</dcterms:modified>
</cp:coreProperties>
</file>